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dcd6" w14:paraId="732dcd6" w:rsidRDefault="005910D2" w:rsidP="005910D2" w:rsidR="005910D2" w:rsidRPr="005910D2">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5910D2">
        <w:rPr>
          <w:rFonts w:cs="Times New Roman" w:eastAsia="Times New Roman" w:hAnsi="Times New Roman" w:ascii="Times New Roman"/>
          <w:noProof/>
          <w:sz w:val="24"/>
          <w:szCs w:val="24"/>
          <w:lang w:eastAsia="hr-HR"/>
        </w:rPr>
        <w:t xml:space="preserve">        </w:t>
      </w:r>
      <w:r w:rsidRPr="005910D2">
        <w:rPr>
          <w:rFonts w:cs="Times New Roman" w:eastAsia="Times New Roman" w:hAnsi="Times New Roman" w:ascii="Times New Roman"/>
          <w:noProof/>
          <w:sz w:val="24"/>
          <w:szCs w:val="24"/>
          <w:lang w:eastAsia="hr-HR"/>
        </w:rPr>
        <w:drawing>
          <wp:inline distR="0" distL="0" distB="0" distT="0">
            <wp:extent cy="766821" cx="608400"/>
            <wp:effectExtent b="0" r="1270" t="0" l="0"/>
            <wp:docPr descr="C:\Users\dmajic\AppData\Local\Microsoft\Windows\Temporary Internet Files\Content.Outlook\31L75QIN\GRB-RH-crni-png.png" name="Slika 1" id="1"/>
            <wp:cNvGraphicFramePr>
              <a:graphicFrameLocks noChangeAspect="true"/>
            </wp:cNvGraphicFramePr>
            <a:graphic>
              <a:graphicData uri="http://schemas.openxmlformats.org/drawingml/2006/picture">
                <pic:pic>
                  <pic:nvPicPr>
                    <pic:cNvPr descr="C:\Users\dmajic\AppData\Local\Microsoft\Windows\Temporary Internet Files\Content.Outlook\31L75QIN\GRB-RH-crni-png.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6821" cx="608400"/>
                    </a:xfrm>
                    <a:prstGeom prst="rect">
                      <a:avLst/>
                    </a:prstGeom>
                    <a:noFill/>
                    <a:ln>
                      <a:noFill/>
                    </a:ln>
                  </pic:spPr>
                </pic:pic>
              </a:graphicData>
            </a:graphic>
          </wp:inline>
        </w:drawing>
      </w:r>
    </w:p>
    <w:p w:rsidRDefault="005910D2" w:rsidP="005910D2" w:rsidR="005910D2" w:rsidRPr="005910D2">
      <w:pPr>
        <w:spacing w:lineRule="auto" w:line="240" w:after="0"/>
        <w:jc w:val="center"/>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center"/>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 xml:space="preserve">Republika Hrvatska                                                                  </w:t>
      </w:r>
      <w:r w:rsidR="00E17278">
        <w:rPr>
          <w:rFonts w:cs="Times New Roman" w:eastAsia="Times New Roman" w:hAnsi="Times New Roman" w:ascii="Times New Roman"/>
          <w:sz w:val="24"/>
          <w:szCs w:val="24"/>
          <w:lang w:eastAsia="hr-HR"/>
        </w:rPr>
        <w:t xml:space="preserve">  Poslovni broj: 34 O-2068/18-32</w:t>
      </w:r>
    </w:p>
    <w:p w:rsidRDefault="005910D2" w:rsidP="005910D2" w:rsidR="005910D2" w:rsidRPr="005910D2">
      <w:pPr>
        <w:spacing w:lineRule="auto" w:line="240" w:after="0"/>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Općinski sud u Zadru</w:t>
      </w:r>
    </w:p>
    <w:p w:rsidRDefault="005910D2" w:rsidP="005910D2" w:rsidR="005910D2" w:rsidRPr="005910D2">
      <w:pPr>
        <w:spacing w:lineRule="auto" w:line="240" w:after="0"/>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Plemića Borelli 9, Zadar</w:t>
      </w: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center"/>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U  I M E  R E P U B L I K E  H R V A T S K E</w:t>
      </w:r>
    </w:p>
    <w:p w:rsidRDefault="005910D2" w:rsidP="005910D2" w:rsidR="005910D2" w:rsidRPr="005910D2">
      <w:pPr>
        <w:spacing w:lineRule="auto" w:line="240" w:after="0"/>
        <w:jc w:val="center"/>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center"/>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R J E Š E N J E</w:t>
      </w: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ab/>
        <w:t xml:space="preserve">Općinski sud u Zadru, po sutkinji Tatjani Domijan-Mrva, na prijedlog sudske savjetnice Marijane Zelić, u ostavinskom </w:t>
      </w:r>
      <w:r w:rsidR="001066A6">
        <w:rPr>
          <w:rFonts w:cs="Times New Roman" w:eastAsia="Times New Roman" w:hAnsi="Times New Roman" w:ascii="Times New Roman"/>
          <w:sz w:val="24"/>
          <w:szCs w:val="24"/>
          <w:lang w:eastAsia="hr-HR"/>
        </w:rPr>
        <w:t>postupku iza smrti Stošije Valčić pok. Rempij-Luke</w:t>
      </w:r>
      <w:r w:rsidRPr="005910D2">
        <w:rPr>
          <w:rFonts w:cs="Times New Roman" w:eastAsia="Times New Roman" w:hAnsi="Times New Roman" w:ascii="Times New Roman"/>
          <w:sz w:val="24"/>
          <w:szCs w:val="24"/>
          <w:lang w:eastAsia="hr-HR"/>
        </w:rPr>
        <w:t xml:space="preserve"> iz Zadra, tij</w:t>
      </w:r>
      <w:r w:rsidR="003F62F6">
        <w:rPr>
          <w:rFonts w:cs="Times New Roman" w:eastAsia="Times New Roman" w:hAnsi="Times New Roman" w:ascii="Times New Roman"/>
          <w:sz w:val="24"/>
          <w:szCs w:val="24"/>
          <w:lang w:eastAsia="hr-HR"/>
        </w:rPr>
        <w:t>ekom postupka 4</w:t>
      </w:r>
      <w:r w:rsidR="003B40F1">
        <w:rPr>
          <w:rFonts w:cs="Times New Roman" w:eastAsia="Times New Roman" w:hAnsi="Times New Roman" w:ascii="Times New Roman"/>
          <w:sz w:val="24"/>
          <w:szCs w:val="24"/>
          <w:lang w:eastAsia="hr-HR"/>
        </w:rPr>
        <w:t>. prosinca</w:t>
      </w:r>
      <w:r w:rsidR="001066A6">
        <w:rPr>
          <w:rFonts w:cs="Times New Roman" w:eastAsia="Times New Roman" w:hAnsi="Times New Roman" w:ascii="Times New Roman"/>
          <w:sz w:val="24"/>
          <w:szCs w:val="24"/>
          <w:lang w:eastAsia="hr-HR"/>
        </w:rPr>
        <w:t xml:space="preserve"> 2018.</w:t>
      </w: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center"/>
        <w:rPr>
          <w:rFonts w:cs="Times New Roman" w:eastAsia="Times New Roman" w:hAnsi="Times New Roman" w:ascii="Times New Roman"/>
          <w:bCs/>
          <w:sz w:val="24"/>
          <w:szCs w:val="24"/>
          <w:lang w:eastAsia="hr-HR"/>
        </w:rPr>
      </w:pPr>
      <w:r w:rsidRPr="005910D2">
        <w:rPr>
          <w:rFonts w:cs="Times New Roman" w:eastAsia="Times New Roman" w:hAnsi="Times New Roman" w:ascii="Times New Roman"/>
          <w:bCs/>
          <w:sz w:val="24"/>
          <w:szCs w:val="24"/>
          <w:lang w:eastAsia="hr-HR"/>
        </w:rPr>
        <w:t xml:space="preserve">r i j e š i o    j e </w:t>
      </w:r>
    </w:p>
    <w:p w:rsidRDefault="005910D2" w:rsidP="005910D2" w:rsidR="005910D2" w:rsidRPr="005910D2">
      <w:pPr>
        <w:tabs>
          <w:tab w:pos="708" w:val="left"/>
          <w:tab w:pos="4536" w:val="center"/>
          <w:tab w:pos="9072" w:val="right"/>
        </w:tabs>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both"/>
        <w:rPr>
          <w:rFonts w:cs="Times New Roman" w:eastAsia="Times New Roman" w:hAnsi="Times New Roman" w:ascii="Times New Roman"/>
          <w:bCs/>
          <w:sz w:val="24"/>
          <w:szCs w:val="24"/>
          <w:lang w:eastAsia="hr-HR"/>
        </w:rPr>
      </w:pP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bCs/>
          <w:sz w:val="24"/>
          <w:szCs w:val="24"/>
          <w:lang w:eastAsia="hr-HR"/>
        </w:rPr>
        <w:t xml:space="preserve"> Neće  se  raspravljati ostavina iza smrti</w:t>
      </w:r>
      <w:r w:rsidRPr="005910D2">
        <w:rPr>
          <w:rFonts w:cs="Times New Roman" w:eastAsia="Times New Roman" w:hAnsi="Times New Roman" w:ascii="Times New Roman"/>
          <w:sz w:val="24"/>
          <w:szCs w:val="24"/>
          <w:lang w:eastAsia="hr-HR"/>
        </w:rPr>
        <w:t xml:space="preserve"> smrti</w:t>
      </w:r>
      <w:r w:rsidR="001066A6">
        <w:rPr>
          <w:rFonts w:cs="Times New Roman" w:eastAsia="Times New Roman" w:hAnsi="Times New Roman" w:ascii="Times New Roman"/>
          <w:sz w:val="24"/>
          <w:szCs w:val="24"/>
          <w:lang w:eastAsia="hr-HR"/>
        </w:rPr>
        <w:t xml:space="preserve"> Stošije Valčić pok. Rempij-Luke iz Zadra</w:t>
      </w:r>
      <w:r w:rsidRPr="005910D2">
        <w:rPr>
          <w:rFonts w:cs="Times New Roman" w:eastAsia="Times New Roman" w:hAnsi="Times New Roman" w:ascii="Times New Roman"/>
          <w:sz w:val="24"/>
          <w:szCs w:val="24"/>
          <w:lang w:eastAsia="hr-HR"/>
        </w:rPr>
        <w:t xml:space="preserve">, </w:t>
      </w:r>
      <w:r w:rsidRPr="005910D2">
        <w:rPr>
          <w:rFonts w:cs="Times New Roman" w:eastAsia="Times New Roman" w:hAnsi="Times New Roman" w:ascii="Times New Roman"/>
          <w:bCs/>
          <w:sz w:val="24"/>
          <w:szCs w:val="24"/>
          <w:lang w:eastAsia="hr-HR"/>
        </w:rPr>
        <w:t>rođen</w:t>
      </w:r>
      <w:r w:rsidR="001066A6">
        <w:rPr>
          <w:rFonts w:cs="Times New Roman" w:eastAsia="Times New Roman" w:hAnsi="Times New Roman" w:ascii="Times New Roman"/>
          <w:bCs/>
          <w:sz w:val="24"/>
          <w:szCs w:val="24"/>
          <w:lang w:eastAsia="hr-HR"/>
        </w:rPr>
        <w:t>e 18. siječnja 1923., a umrle 7. rujna 2003.</w:t>
      </w:r>
      <w:r w:rsidR="003F4436">
        <w:rPr>
          <w:rFonts w:cs="Times New Roman" w:eastAsia="Times New Roman" w:hAnsi="Times New Roman" w:ascii="Times New Roman"/>
          <w:bCs/>
          <w:sz w:val="24"/>
          <w:szCs w:val="24"/>
          <w:lang w:eastAsia="hr-HR"/>
        </w:rPr>
        <w:t xml:space="preserve">, državljanka Republike Hrvatske, </w:t>
      </w:r>
      <w:r w:rsidRPr="005910D2">
        <w:rPr>
          <w:rFonts w:cs="Times New Roman" w:eastAsia="Times New Roman" w:hAnsi="Times New Roman" w:ascii="Times New Roman"/>
          <w:bCs/>
          <w:sz w:val="24"/>
          <w:szCs w:val="24"/>
          <w:lang w:eastAsia="hr-HR"/>
        </w:rPr>
        <w:t xml:space="preserve">zbog nedostatka imovine.                  </w:t>
      </w:r>
    </w:p>
    <w:p w:rsidRDefault="005910D2" w:rsidP="005910D2" w:rsidR="005910D2" w:rsidRPr="005910D2">
      <w:pPr>
        <w:spacing w:lineRule="auto" w:line="240" w:after="0"/>
        <w:jc w:val="both"/>
        <w:rPr>
          <w:rFonts w:cs="Times New Roman" w:eastAsia="Times New Roman" w:hAnsi="Times New Roman" w:ascii="Times New Roman"/>
          <w:bCs/>
          <w:sz w:val="24"/>
          <w:szCs w:val="24"/>
          <w:lang w:eastAsia="hr-HR"/>
        </w:rPr>
      </w:pP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both"/>
        <w:rPr>
          <w:rFonts w:cs="Times New Roman" w:eastAsia="Times New Roman" w:hAnsi="Times New Roman" w:ascii="Times New Roman"/>
          <w:bCs/>
          <w:sz w:val="24"/>
          <w:szCs w:val="24"/>
          <w:lang w:eastAsia="hr-HR"/>
        </w:rPr>
      </w:pP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bCs/>
          <w:sz w:val="24"/>
          <w:szCs w:val="24"/>
          <w:lang w:eastAsia="hr-HR"/>
        </w:rPr>
        <w:t>Obrazloženje</w:t>
      </w:r>
    </w:p>
    <w:p w:rsidRDefault="005910D2" w:rsidP="005910D2" w:rsidR="005910D2" w:rsidRPr="005910D2">
      <w:pPr>
        <w:spacing w:lineRule="auto" w:line="240" w:after="0"/>
        <w:jc w:val="both"/>
        <w:rPr>
          <w:rFonts w:cs="Times New Roman" w:eastAsia="Times New Roman" w:hAnsi="Times New Roman" w:ascii="Times New Roman"/>
          <w:bCs/>
          <w:sz w:val="24"/>
          <w:szCs w:val="24"/>
          <w:lang w:eastAsia="hr-HR"/>
        </w:rPr>
      </w:pP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ab/>
        <w:t>Činjenica smrti ostaviteljice utvrđena je uvidom u smrtovnicu</w:t>
      </w:r>
      <w:r w:rsidR="003F4436">
        <w:rPr>
          <w:rFonts w:cs="Times New Roman" w:eastAsia="Times New Roman" w:hAnsi="Times New Roman" w:ascii="Times New Roman"/>
          <w:sz w:val="24"/>
          <w:szCs w:val="24"/>
          <w:lang w:eastAsia="hr-HR"/>
        </w:rPr>
        <w:t xml:space="preserve"> izdanu od Ureda državne uprave u Zadarskoj županiji,</w:t>
      </w:r>
      <w:r w:rsidRPr="005910D2">
        <w:rPr>
          <w:rFonts w:cs="Times New Roman" w:eastAsia="Times New Roman" w:hAnsi="Times New Roman" w:ascii="Times New Roman"/>
          <w:sz w:val="24"/>
          <w:szCs w:val="24"/>
          <w:lang w:eastAsia="hr-HR"/>
        </w:rPr>
        <w:t xml:space="preserve"> Matičnog u</w:t>
      </w:r>
      <w:r w:rsidR="003F4436">
        <w:rPr>
          <w:rFonts w:cs="Times New Roman" w:eastAsia="Times New Roman" w:hAnsi="Times New Roman" w:ascii="Times New Roman"/>
          <w:sz w:val="24"/>
          <w:szCs w:val="24"/>
          <w:lang w:eastAsia="hr-HR"/>
        </w:rPr>
        <w:t>reda Zadar od 11. rujna 2003.</w:t>
      </w:r>
    </w:p>
    <w:p w:rsidRDefault="005910D2" w:rsidP="005910D2" w:rsidR="003F4436">
      <w:pPr>
        <w:spacing w:lineRule="auto" w:line="240" w:after="0"/>
        <w:ind w:firstLine="708"/>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U ostavinskom postupku iza smrti ostavitelja na nasljedstvo su po</w:t>
      </w:r>
      <w:r w:rsidR="003F4436">
        <w:rPr>
          <w:rFonts w:cs="Times New Roman" w:eastAsia="Times New Roman" w:hAnsi="Times New Roman" w:ascii="Times New Roman"/>
          <w:sz w:val="24"/>
          <w:szCs w:val="24"/>
          <w:lang w:eastAsia="hr-HR"/>
        </w:rPr>
        <w:t>zvani zakonski nasljednici drugog</w:t>
      </w:r>
      <w:r w:rsidRPr="005910D2">
        <w:rPr>
          <w:rFonts w:cs="Times New Roman" w:eastAsia="Times New Roman" w:hAnsi="Times New Roman" w:ascii="Times New Roman"/>
          <w:sz w:val="24"/>
          <w:szCs w:val="24"/>
          <w:lang w:eastAsia="hr-HR"/>
        </w:rPr>
        <w:t xml:space="preserve"> nasljednog reda i to</w:t>
      </w:r>
      <w:r w:rsidR="003F4436">
        <w:rPr>
          <w:rFonts w:cs="Times New Roman" w:eastAsia="Times New Roman" w:hAnsi="Times New Roman" w:ascii="Times New Roman"/>
          <w:sz w:val="24"/>
          <w:szCs w:val="24"/>
          <w:lang w:eastAsia="hr-HR"/>
        </w:rPr>
        <w:t xml:space="preserve"> brat Igancije Valčić, sestra Tomica Dorkin, sestra Ana Colić, te po pravu predstavljanja nećaci Ecija Valčić, </w:t>
      </w:r>
      <w:r w:rsidR="00416D04">
        <w:rPr>
          <w:rFonts w:cs="Times New Roman" w:eastAsia="Times New Roman" w:hAnsi="Times New Roman" w:ascii="Times New Roman"/>
          <w:sz w:val="24"/>
          <w:szCs w:val="24"/>
          <w:lang w:eastAsia="hr-HR"/>
        </w:rPr>
        <w:t>Leo Valčić, Jadranka Suić i Maja Marušić, djeca pok. brata</w:t>
      </w:r>
      <w:r w:rsidR="00EE79D7">
        <w:rPr>
          <w:rFonts w:cs="Times New Roman" w:eastAsia="Times New Roman" w:hAnsi="Times New Roman" w:ascii="Times New Roman"/>
          <w:sz w:val="24"/>
          <w:szCs w:val="24"/>
          <w:lang w:eastAsia="hr-HR"/>
        </w:rPr>
        <w:t xml:space="preserve"> ostaviteljice Šime Marcelića, </w:t>
      </w:r>
      <w:r w:rsidR="006D44F3">
        <w:rPr>
          <w:rFonts w:cs="Times New Roman" w:eastAsia="Times New Roman" w:hAnsi="Times New Roman" w:ascii="Times New Roman"/>
          <w:sz w:val="24"/>
          <w:szCs w:val="24"/>
          <w:lang w:eastAsia="hr-HR"/>
        </w:rPr>
        <w:t>te nećak Ignacije Marcelić, sin pok. sestre ostaviteljice Marije Marcelić.</w:t>
      </w:r>
      <w:r w:rsidR="000E22D0">
        <w:rPr>
          <w:rFonts w:cs="Times New Roman" w:eastAsia="Times New Roman" w:hAnsi="Times New Roman" w:ascii="Times New Roman"/>
          <w:sz w:val="24"/>
          <w:szCs w:val="24"/>
          <w:lang w:eastAsia="hr-HR"/>
        </w:rPr>
        <w:t xml:space="preserve"> Tijekom postupka je preminuo Ignacije Marcelić koga su naslijedili supruga Jasna Marceli</w:t>
      </w:r>
      <w:r w:rsidR="008A2526">
        <w:rPr>
          <w:rFonts w:cs="Times New Roman" w:eastAsia="Times New Roman" w:hAnsi="Times New Roman" w:ascii="Times New Roman"/>
          <w:sz w:val="24"/>
          <w:szCs w:val="24"/>
          <w:lang w:eastAsia="hr-HR"/>
        </w:rPr>
        <w:t>ć, sinovi Šime i Donat Marcelić, te je preminuo i Ignacije Valčić koga su naslijedili sinovi Anthony Valcic i Robert Louis Valcic, te nećak Milivoj Colić.</w:t>
      </w:r>
      <w:r w:rsidR="00BB3040">
        <w:rPr>
          <w:rFonts w:cs="Times New Roman" w:eastAsia="Times New Roman" w:hAnsi="Times New Roman" w:ascii="Times New Roman"/>
          <w:sz w:val="24"/>
          <w:szCs w:val="24"/>
          <w:lang w:eastAsia="hr-HR"/>
        </w:rPr>
        <w:t xml:space="preserve"> Također je preminula Ana Colić koju su naslijedili kćer Mirna Santini, sin Davor Colić, sin Milivo</w:t>
      </w:r>
      <w:r w:rsidR="003B40F1">
        <w:rPr>
          <w:rFonts w:cs="Times New Roman" w:eastAsia="Times New Roman" w:hAnsi="Times New Roman" w:ascii="Times New Roman"/>
          <w:sz w:val="24"/>
          <w:szCs w:val="24"/>
          <w:lang w:eastAsia="hr-HR"/>
        </w:rPr>
        <w:t>j Colić, unuk Luka Kalmeta i unuka</w:t>
      </w:r>
      <w:r w:rsidR="00BB3040">
        <w:rPr>
          <w:rFonts w:cs="Times New Roman" w:eastAsia="Times New Roman" w:hAnsi="Times New Roman" w:ascii="Times New Roman"/>
          <w:sz w:val="24"/>
          <w:szCs w:val="24"/>
          <w:lang w:eastAsia="hr-HR"/>
        </w:rPr>
        <w:t xml:space="preserve"> Maja Petrović. </w:t>
      </w:r>
      <w:r w:rsidR="00E17278">
        <w:rPr>
          <w:rFonts w:cs="Times New Roman" w:eastAsia="Times New Roman" w:hAnsi="Times New Roman" w:ascii="Times New Roman"/>
          <w:sz w:val="24"/>
          <w:szCs w:val="24"/>
          <w:lang w:eastAsia="hr-HR"/>
        </w:rPr>
        <w:t xml:space="preserve">Tijekom postupka je preminula </w:t>
      </w:r>
      <w:r w:rsidR="003F62F6">
        <w:rPr>
          <w:rFonts w:cs="Times New Roman" w:eastAsia="Times New Roman" w:hAnsi="Times New Roman" w:ascii="Times New Roman"/>
          <w:sz w:val="24"/>
          <w:szCs w:val="24"/>
          <w:lang w:eastAsia="hr-HR"/>
        </w:rPr>
        <w:t xml:space="preserve">i </w:t>
      </w:r>
      <w:r w:rsidR="00E17278">
        <w:rPr>
          <w:rFonts w:cs="Times New Roman" w:eastAsia="Times New Roman" w:hAnsi="Times New Roman" w:ascii="Times New Roman"/>
          <w:sz w:val="24"/>
          <w:szCs w:val="24"/>
          <w:lang w:eastAsia="hr-HR"/>
        </w:rPr>
        <w:t xml:space="preserve">Tomica Dorkin, a naslijedili su je sin Josip Dorkin, te kćeri Mira Nižić i Nada Dunić-Bačić. </w:t>
      </w:r>
    </w:p>
    <w:p w:rsidRDefault="006D44F3" w:rsidP="005910D2" w:rsidR="006D44F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Ostaviteljica je oporučno raspolagala na način da je sa Julijanom Kasap kao davateljicom uzdržavanja, zaključila Ugovor o doživotnom uzdržavanju, potvrđena kod Općinskog suda u Zadru, dana 24. svibnja 2000.,</w:t>
      </w:r>
      <w:r w:rsidR="000566D4">
        <w:rPr>
          <w:rFonts w:cs="Times New Roman" w:eastAsia="Times New Roman" w:hAnsi="Times New Roman" w:ascii="Times New Roman"/>
          <w:sz w:val="24"/>
          <w:szCs w:val="24"/>
          <w:lang w:eastAsia="hr-HR"/>
        </w:rPr>
        <w:t xml:space="preserve"> pod posl. br. R2-481/2000, Ov-60/2000,</w:t>
      </w:r>
      <w:r>
        <w:rPr>
          <w:rFonts w:cs="Times New Roman" w:eastAsia="Times New Roman" w:hAnsi="Times New Roman" w:ascii="Times New Roman"/>
          <w:sz w:val="24"/>
          <w:szCs w:val="24"/>
          <w:lang w:eastAsia="hr-HR"/>
        </w:rPr>
        <w:t xml:space="preserve"> a kojim je prenijela u vlasništvo davateljici uzdržavanja svu svoju pokretnu i nepokretnu imovinu.</w:t>
      </w:r>
    </w:p>
    <w:p w:rsidRDefault="000566D4" w:rsidP="005910D2" w:rsidR="000566D4">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Tije</w:t>
      </w:r>
      <w:r w:rsidR="002A257D">
        <w:rPr>
          <w:rFonts w:cs="Times New Roman" w:eastAsia="Times New Roman" w:hAnsi="Times New Roman" w:ascii="Times New Roman"/>
          <w:sz w:val="24"/>
          <w:szCs w:val="24"/>
          <w:lang w:eastAsia="hr-HR"/>
        </w:rPr>
        <w:t>kom postupka nasljednici Ignacije</w:t>
      </w:r>
      <w:r>
        <w:rPr>
          <w:rFonts w:cs="Times New Roman" w:eastAsia="Times New Roman" w:hAnsi="Times New Roman" w:ascii="Times New Roman"/>
          <w:sz w:val="24"/>
          <w:szCs w:val="24"/>
          <w:lang w:eastAsia="hr-HR"/>
        </w:rPr>
        <w:t xml:space="preserve"> Valčić, T</w:t>
      </w:r>
      <w:r w:rsidR="002A257D">
        <w:rPr>
          <w:rFonts w:cs="Times New Roman" w:eastAsia="Times New Roman" w:hAnsi="Times New Roman" w:ascii="Times New Roman"/>
          <w:sz w:val="24"/>
          <w:szCs w:val="24"/>
          <w:lang w:eastAsia="hr-HR"/>
        </w:rPr>
        <w:t>omica Dorkin, Ana Colić, Ignacije</w:t>
      </w:r>
      <w:r>
        <w:rPr>
          <w:rFonts w:cs="Times New Roman" w:eastAsia="Times New Roman" w:hAnsi="Times New Roman" w:ascii="Times New Roman"/>
          <w:sz w:val="24"/>
          <w:szCs w:val="24"/>
          <w:lang w:eastAsia="hr-HR"/>
        </w:rPr>
        <w:t xml:space="preserve"> Marcelić i Leo Valčić istakli su kako osporavaju predmetni ugovor o doživotnom uzdržavanju, navodeći kako ostaviteljica nije bila sposobna za rasuđivanje pri sačinjavanju tog ugovora odnosno da nije bila u stanju sklopiti predmetni ugovor zbog bolesti, dok se </w:t>
      </w:r>
      <w:r>
        <w:rPr>
          <w:rFonts w:cs="Times New Roman" w:eastAsia="Times New Roman" w:hAnsi="Times New Roman" w:ascii="Times New Roman"/>
          <w:sz w:val="24"/>
          <w:szCs w:val="24"/>
          <w:lang w:eastAsia="hr-HR"/>
        </w:rPr>
        <w:lastRenderedPageBreak/>
        <w:t>nasljednica Ecija Valčić, Jadranka Suić i Maja Marušić nisu očitovale na dopis sudu slijedom čega ovaj sud smatra kako iste ne osporavaju predmetni ugovor.</w:t>
      </w:r>
    </w:p>
    <w:p w:rsidRDefault="005B0FAB" w:rsidP="005910D2" w:rsidR="005B0FA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Javna bilježnica Darija Grgillo Ramljak kao povjerenica ovog </w:t>
      </w:r>
      <w:r w:rsidR="000566D4">
        <w:rPr>
          <w:rFonts w:cs="Times New Roman" w:eastAsia="Times New Roman" w:hAnsi="Times New Roman" w:ascii="Times New Roman"/>
          <w:sz w:val="24"/>
          <w:szCs w:val="24"/>
          <w:lang w:eastAsia="hr-HR"/>
        </w:rPr>
        <w:t>suda donijela je rješenje od 21. listopada 2011. da se neće provoditi ostavinska rasprava iza pok. Stošije Valčić radi pomanjkanja ostavine.</w:t>
      </w:r>
    </w:p>
    <w:p w:rsidRDefault="000566D4" w:rsidP="005910D2" w:rsidR="00C561E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w:t>
      </w:r>
      <w:r w:rsidR="006E0BB5">
        <w:rPr>
          <w:rFonts w:cs="Times New Roman" w:eastAsia="Times New Roman" w:hAnsi="Times New Roman" w:ascii="Times New Roman"/>
          <w:sz w:val="24"/>
          <w:szCs w:val="24"/>
          <w:lang w:eastAsia="hr-HR"/>
        </w:rPr>
        <w:t xml:space="preserve"> rješenje javne bilježnice Darije Grgillo Ramljak,</w:t>
      </w:r>
      <w:r>
        <w:rPr>
          <w:rFonts w:cs="Times New Roman" w:eastAsia="Times New Roman" w:hAnsi="Times New Roman" w:ascii="Times New Roman"/>
          <w:sz w:val="24"/>
          <w:szCs w:val="24"/>
          <w:lang w:eastAsia="hr-HR"/>
        </w:rPr>
        <w:t xml:space="preserve"> nasljednik</w:t>
      </w:r>
      <w:r w:rsidR="002A257D">
        <w:rPr>
          <w:rFonts w:cs="Times New Roman" w:eastAsia="Times New Roman" w:hAnsi="Times New Roman" w:ascii="Times New Roman"/>
          <w:sz w:val="24"/>
          <w:szCs w:val="24"/>
          <w:lang w:eastAsia="hr-HR"/>
        </w:rPr>
        <w:t xml:space="preserve"> Ignacije</w:t>
      </w:r>
      <w:r w:rsidR="006E0BB5">
        <w:rPr>
          <w:rFonts w:cs="Times New Roman" w:eastAsia="Times New Roman" w:hAnsi="Times New Roman" w:ascii="Times New Roman"/>
          <w:sz w:val="24"/>
          <w:szCs w:val="24"/>
          <w:lang w:eastAsia="hr-HR"/>
        </w:rPr>
        <w:t xml:space="preserve"> Valčić je podnio prigovor, te je ovaj sud prihvatio prigovor nasljednika Ignacija Valčića i ukinuo rješenje javne bilježnice Darija Grgillo Ramljak. Nadalje, ovaj sud je </w:t>
      </w:r>
      <w:r w:rsidR="00C561E5">
        <w:rPr>
          <w:rFonts w:cs="Times New Roman" w:eastAsia="Times New Roman" w:hAnsi="Times New Roman" w:ascii="Times New Roman"/>
          <w:sz w:val="24"/>
          <w:szCs w:val="24"/>
          <w:lang w:eastAsia="hr-HR"/>
        </w:rPr>
        <w:t xml:space="preserve">prekinuo ostavinski postupak iza smrti ostaviteljice, te zakonske nasljednike </w:t>
      </w:r>
      <w:r w:rsidR="002A257D">
        <w:rPr>
          <w:rFonts w:cs="Times New Roman" w:eastAsia="Times New Roman" w:hAnsi="Times New Roman" w:ascii="Times New Roman"/>
          <w:sz w:val="24"/>
          <w:szCs w:val="24"/>
          <w:lang w:eastAsia="hr-HR"/>
        </w:rPr>
        <w:t>Ignacija Valčića, Tomicu Dorkin</w:t>
      </w:r>
      <w:r w:rsidR="00C561E5">
        <w:rPr>
          <w:rFonts w:cs="Times New Roman" w:eastAsia="Times New Roman" w:hAnsi="Times New Roman" w:ascii="Times New Roman"/>
          <w:sz w:val="24"/>
          <w:szCs w:val="24"/>
          <w:lang w:eastAsia="hr-HR"/>
        </w:rPr>
        <w:t>, Anu Colić, Ignacija Marcelića i Lea Valčića uputio da pokrenu parnicu protiv zakonskih nasljednika Maje Marušić, Jadranke Suić, Ecije Valčić i Julijane Kasap radi pobijanja pravne valjanosti predmetnog ugovora o doživotnom uzdržavanju.</w:t>
      </w:r>
    </w:p>
    <w:p w:rsidRDefault="00C561E5" w:rsidP="00C561E5" w:rsidR="00C561E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Upućeni nasljednici su pokrenuli</w:t>
      </w:r>
      <w:r w:rsidRPr="005910D2">
        <w:rPr>
          <w:rFonts w:cs="Times New Roman" w:eastAsia="Times New Roman" w:hAnsi="Times New Roman" w:ascii="Times New Roman"/>
          <w:sz w:val="24"/>
          <w:szCs w:val="24"/>
          <w:lang w:eastAsia="hr-HR"/>
        </w:rPr>
        <w:t xml:space="preserve"> parnicu, koja se kod ovog sud</w:t>
      </w:r>
      <w:r>
        <w:rPr>
          <w:rFonts w:cs="Times New Roman" w:eastAsia="Times New Roman" w:hAnsi="Times New Roman" w:ascii="Times New Roman"/>
          <w:sz w:val="24"/>
          <w:szCs w:val="24"/>
          <w:lang w:eastAsia="hr-HR"/>
        </w:rPr>
        <w:t>a vodila pod posl. br. P-2204/15.</w:t>
      </w:r>
    </w:p>
    <w:p w:rsidRDefault="00765FFC" w:rsidP="00765FFC" w:rsidR="005910D2" w:rsidRPr="005910D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Presudom ovog suda pod posl. br. P-2204/15 od 24. srpnja 2015. odbijen je tužbeni zahtjev sa se utvrdi da je ništetan predmetni ugovor o doživotnom uzdržavanju, a koja odluka je potvrđena presudom Županijskog suda u Zadru pod posl. br. Gž-2621/15 od 1. ožujka 2016.</w:t>
      </w:r>
    </w:p>
    <w:p w:rsidRDefault="005910D2" w:rsidP="005910D2" w:rsidR="005910D2" w:rsidRPr="005910D2">
      <w:pPr>
        <w:spacing w:lineRule="auto" w:line="240" w:after="0"/>
        <w:ind w:firstLine="708"/>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Predmetnim ugovorom o uzdržavanju i ugovorom o darovanju ostavitelj</w:t>
      </w:r>
      <w:r w:rsidR="00765FFC">
        <w:rPr>
          <w:rFonts w:cs="Times New Roman" w:eastAsia="Times New Roman" w:hAnsi="Times New Roman" w:ascii="Times New Roman"/>
          <w:sz w:val="24"/>
          <w:szCs w:val="24"/>
          <w:lang w:eastAsia="hr-HR"/>
        </w:rPr>
        <w:t>ica</w:t>
      </w:r>
      <w:r w:rsidR="009B7D3E">
        <w:rPr>
          <w:rFonts w:cs="Times New Roman" w:eastAsia="Times New Roman" w:hAnsi="Times New Roman" w:ascii="Times New Roman"/>
          <w:sz w:val="24"/>
          <w:szCs w:val="24"/>
          <w:lang w:eastAsia="hr-HR"/>
        </w:rPr>
        <w:t xml:space="preserve"> je raspolagala</w:t>
      </w:r>
      <w:r w:rsidRPr="005910D2">
        <w:rPr>
          <w:rFonts w:cs="Times New Roman" w:eastAsia="Times New Roman" w:hAnsi="Times New Roman" w:ascii="Times New Roman"/>
          <w:sz w:val="24"/>
          <w:szCs w:val="24"/>
          <w:lang w:eastAsia="hr-HR"/>
        </w:rPr>
        <w:t xml:space="preserve"> cjelokupnom svojom pokretnom i nepokretnom imovinom.</w:t>
      </w:r>
    </w:p>
    <w:p w:rsidRDefault="005910D2" w:rsidP="005910D2" w:rsidR="005910D2" w:rsidRPr="005910D2">
      <w:pPr>
        <w:spacing w:lineRule="auto" w:line="240" w:after="0"/>
        <w:ind w:firstLine="708"/>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S obzirom da je ostavitelj</w:t>
      </w:r>
      <w:r w:rsidR="00765FFC">
        <w:rPr>
          <w:rFonts w:cs="Times New Roman" w:eastAsia="Times New Roman" w:hAnsi="Times New Roman" w:ascii="Times New Roman"/>
          <w:sz w:val="24"/>
          <w:szCs w:val="24"/>
          <w:lang w:eastAsia="hr-HR"/>
        </w:rPr>
        <w:t>ica</w:t>
      </w:r>
      <w:r w:rsidRPr="005910D2">
        <w:rPr>
          <w:rFonts w:cs="Times New Roman" w:eastAsia="Times New Roman" w:hAnsi="Times New Roman" w:ascii="Times New Roman"/>
          <w:sz w:val="24"/>
          <w:szCs w:val="24"/>
          <w:lang w:eastAsia="hr-HR"/>
        </w:rPr>
        <w:t xml:space="preserve"> svom svoj</w:t>
      </w:r>
      <w:r w:rsidR="00765FFC">
        <w:rPr>
          <w:rFonts w:cs="Times New Roman" w:eastAsia="Times New Roman" w:hAnsi="Times New Roman" w:ascii="Times New Roman"/>
          <w:sz w:val="24"/>
          <w:szCs w:val="24"/>
          <w:lang w:eastAsia="hr-HR"/>
        </w:rPr>
        <w:t>om imovinom za života raspolagala</w:t>
      </w:r>
      <w:r w:rsidRPr="005910D2">
        <w:rPr>
          <w:rFonts w:cs="Times New Roman" w:eastAsia="Times New Roman" w:hAnsi="Times New Roman" w:ascii="Times New Roman"/>
          <w:sz w:val="24"/>
          <w:szCs w:val="24"/>
          <w:lang w:eastAsia="hr-HR"/>
        </w:rPr>
        <w:t xml:space="preserve">, to je valjalo na temelju čl. </w:t>
      </w:r>
      <w:smartTag w:element="metricconverter" w:uri="urn:schemas-microsoft-com:office:smarttags">
        <w:smartTagPr>
          <w:attr w:val="215. st" w:name="ProductID"/>
        </w:smartTagPr>
        <w:r w:rsidRPr="005910D2">
          <w:rPr>
            <w:rFonts w:cs="Times New Roman" w:eastAsia="Times New Roman" w:hAnsi="Times New Roman" w:ascii="Times New Roman"/>
            <w:sz w:val="24"/>
            <w:szCs w:val="24"/>
            <w:lang w:eastAsia="hr-HR"/>
          </w:rPr>
          <w:t>215. st</w:t>
        </w:r>
      </w:smartTag>
      <w:r w:rsidRPr="005910D2">
        <w:rPr>
          <w:rFonts w:cs="Times New Roman" w:eastAsia="Times New Roman" w:hAnsi="Times New Roman" w:ascii="Times New Roman"/>
          <w:sz w:val="24"/>
          <w:szCs w:val="24"/>
          <w:lang w:eastAsia="hr-HR"/>
        </w:rPr>
        <w:t xml:space="preserve">. 1. Zakona o nasljeđivanju </w:t>
      </w:r>
      <w:r w:rsidR="003B40F1" w:rsidRPr="00A817F2">
        <w:rPr>
          <w:rFonts w:cs="Times New Roman" w:hAnsi="Times New Roman" w:ascii="Times New Roman"/>
          <w:sz w:val="24"/>
          <w:szCs w:val="24"/>
        </w:rPr>
        <w:t>(„Narodne novine“ br. 48/03. i 168/03., 35/</w:t>
      </w:r>
      <w:r w:rsidR="003B40F1">
        <w:rPr>
          <w:rFonts w:cs="Times New Roman" w:hAnsi="Times New Roman" w:ascii="Times New Roman"/>
          <w:sz w:val="24"/>
          <w:szCs w:val="24"/>
        </w:rPr>
        <w:t xml:space="preserve">05., 127/13. i 33/15. dalje ZN), </w:t>
      </w:r>
      <w:r w:rsidRPr="005910D2">
        <w:rPr>
          <w:rFonts w:cs="Times New Roman" w:eastAsia="Times New Roman" w:hAnsi="Times New Roman" w:ascii="Times New Roman"/>
          <w:sz w:val="24"/>
          <w:szCs w:val="24"/>
          <w:lang w:eastAsia="hr-HR"/>
        </w:rPr>
        <w:t>zbog nedostatka ostavinske imovine odlučiti kao u izreci.</w:t>
      </w: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p>
    <w:p w:rsidRDefault="003F62F6" w:rsidP="005910D2" w:rsidR="005910D2" w:rsidRPr="005910D2">
      <w:pPr>
        <w:keepNext/>
        <w:spacing w:lineRule="auto" w:line="240" w:after="0"/>
        <w:jc w:val="center"/>
        <w:outlineLvl w:val="1"/>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U Zadru 4</w:t>
      </w:r>
      <w:r w:rsidR="003B40F1">
        <w:rPr>
          <w:rFonts w:cs="Times New Roman" w:eastAsia="Times New Roman" w:hAnsi="Times New Roman" w:ascii="Times New Roman"/>
          <w:bCs/>
          <w:sz w:val="24"/>
          <w:szCs w:val="24"/>
          <w:lang w:eastAsia="hr-HR"/>
        </w:rPr>
        <w:t>. prosinca</w:t>
      </w:r>
      <w:r w:rsidR="001066A6">
        <w:rPr>
          <w:rFonts w:cs="Times New Roman" w:eastAsia="Times New Roman" w:hAnsi="Times New Roman" w:ascii="Times New Roman"/>
          <w:bCs/>
          <w:sz w:val="24"/>
          <w:szCs w:val="24"/>
          <w:lang w:eastAsia="hr-HR"/>
        </w:rPr>
        <w:t xml:space="preserve"> 2018</w:t>
      </w:r>
      <w:r w:rsidR="005910D2" w:rsidRPr="005910D2">
        <w:rPr>
          <w:rFonts w:cs="Times New Roman" w:eastAsia="Times New Roman" w:hAnsi="Times New Roman" w:ascii="Times New Roman"/>
          <w:bCs/>
          <w:sz w:val="24"/>
          <w:szCs w:val="24"/>
          <w:lang w:eastAsia="hr-HR"/>
        </w:rPr>
        <w:t>.</w:t>
      </w: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p>
    <w:p w:rsidRDefault="005910D2" w:rsidP="005910D2" w:rsidR="005910D2" w:rsidRPr="005910D2">
      <w:pPr>
        <w:spacing w:lineRule="auto" w:line="240" w:after="0"/>
        <w:ind w:firstLine="708"/>
        <w:rPr>
          <w:rFonts w:cs="Times New Roman" w:eastAsia="Times New Roman" w:hAnsi="Times New Roman" w:ascii="Times New Roman"/>
          <w:sz w:val="24"/>
          <w:szCs w:val="24"/>
          <w:lang w:eastAsia="hr-HR"/>
        </w:rPr>
      </w:pPr>
      <w:r w:rsidRPr="005910D2">
        <w:rPr>
          <w:rFonts w:cs="Times New Roman" w:eastAsia="Times New Roman" w:hAnsi="Times New Roman" w:ascii="Times New Roman"/>
          <w:bCs/>
          <w:sz w:val="24"/>
          <w:szCs w:val="24"/>
          <w:lang w:eastAsia="hr-HR"/>
        </w:rPr>
        <w:t>Sudska savje</w:t>
      </w:r>
      <w:r w:rsidR="003F62F6">
        <w:rPr>
          <w:rFonts w:cs="Times New Roman" w:eastAsia="Times New Roman" w:hAnsi="Times New Roman" w:ascii="Times New Roman"/>
          <w:bCs/>
          <w:sz w:val="24"/>
          <w:szCs w:val="24"/>
          <w:lang w:eastAsia="hr-HR"/>
        </w:rPr>
        <w:t>tnica</w:t>
      </w:r>
      <w:r w:rsidR="003F62F6">
        <w:rPr>
          <w:rFonts w:cs="Times New Roman" w:eastAsia="Times New Roman" w:hAnsi="Times New Roman" w:ascii="Times New Roman"/>
          <w:bCs/>
          <w:sz w:val="24"/>
          <w:szCs w:val="24"/>
          <w:lang w:eastAsia="hr-HR"/>
        </w:rPr>
        <w:tab/>
      </w:r>
      <w:r w:rsidR="003F62F6">
        <w:rPr>
          <w:rFonts w:cs="Times New Roman" w:eastAsia="Times New Roman" w:hAnsi="Times New Roman" w:ascii="Times New Roman"/>
          <w:bCs/>
          <w:sz w:val="24"/>
          <w:szCs w:val="24"/>
          <w:lang w:eastAsia="hr-HR"/>
        </w:rPr>
        <w:tab/>
      </w:r>
      <w:r w:rsidR="003F62F6">
        <w:rPr>
          <w:rFonts w:cs="Times New Roman" w:eastAsia="Times New Roman" w:hAnsi="Times New Roman" w:ascii="Times New Roman"/>
          <w:bCs/>
          <w:sz w:val="24"/>
          <w:szCs w:val="24"/>
          <w:lang w:eastAsia="hr-HR"/>
        </w:rPr>
        <w:tab/>
      </w:r>
      <w:r w:rsidR="003F62F6">
        <w:rPr>
          <w:rFonts w:cs="Times New Roman" w:eastAsia="Times New Roman" w:hAnsi="Times New Roman" w:ascii="Times New Roman"/>
          <w:bCs/>
          <w:sz w:val="24"/>
          <w:szCs w:val="24"/>
          <w:lang w:eastAsia="hr-HR"/>
        </w:rPr>
        <w:tab/>
        <w:t xml:space="preserve">  </w:t>
      </w:r>
      <w:r w:rsidR="003F62F6">
        <w:rPr>
          <w:rFonts w:cs="Times New Roman" w:eastAsia="Times New Roman" w:hAnsi="Times New Roman" w:ascii="Times New Roman"/>
          <w:bCs/>
          <w:sz w:val="24"/>
          <w:szCs w:val="24"/>
          <w:lang w:eastAsia="hr-HR"/>
        </w:rPr>
        <w:tab/>
        <w:t xml:space="preserve"> </w:t>
      </w:r>
      <w:r w:rsidR="003F62F6">
        <w:rPr>
          <w:rFonts w:cs="Times New Roman" w:eastAsia="Times New Roman" w:hAnsi="Times New Roman" w:ascii="Times New Roman"/>
          <w:bCs/>
          <w:sz w:val="24"/>
          <w:szCs w:val="24"/>
          <w:lang w:eastAsia="hr-HR"/>
        </w:rPr>
        <w:tab/>
        <w:t xml:space="preserve">         S u t k i n j a</w:t>
      </w:r>
    </w:p>
    <w:p w:rsidRDefault="005910D2" w:rsidP="005910D2" w:rsidR="005910D2" w:rsidRPr="005910D2">
      <w:pPr>
        <w:spacing w:lineRule="auto" w:line="240" w:after="0"/>
        <w:ind w:firstLine="708"/>
        <w:rPr>
          <w:rFonts w:cs="Times New Roman" w:eastAsia="Times New Roman" w:hAnsi="Times New Roman" w:ascii="Times New Roman"/>
          <w:sz w:val="24"/>
          <w:szCs w:val="24"/>
          <w:lang w:eastAsia="hr-HR"/>
        </w:rPr>
      </w:pPr>
    </w:p>
    <w:p w:rsidRDefault="001066A6" w:rsidP="005910D2" w:rsidR="005910D2" w:rsidRPr="005910D2">
      <w:pPr>
        <w:tabs>
          <w:tab w:pos="708" w:val="left"/>
          <w:tab w:pos="1416" w:val="left"/>
          <w:tab w:pos="2124" w:val="left"/>
          <w:tab w:pos="2832" w:val="left"/>
          <w:tab w:pos="3540" w:val="left"/>
          <w:tab w:pos="4248" w:val="left"/>
          <w:tab w:pos="4956" w:val="left"/>
          <w:tab w:pos="6824" w:val="left"/>
        </w:tabs>
        <w:spacing w:lineRule="auto" w:line="240" w:after="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 xml:space="preserve">          </w:t>
      </w:r>
      <w:r>
        <w:rPr>
          <w:rFonts w:cs="Times New Roman" w:eastAsia="Times New Roman" w:hAnsi="Times New Roman" w:ascii="Times New Roman"/>
          <w:bCs/>
          <w:sz w:val="24"/>
          <w:szCs w:val="24"/>
          <w:lang w:eastAsia="hr-HR"/>
        </w:rPr>
        <w:tab/>
        <w:t>Marijana Zelić</w:t>
      </w:r>
      <w:r w:rsidR="009B7D3E">
        <w:rPr>
          <w:rFonts w:cs="Times New Roman" w:eastAsia="Times New Roman" w:hAnsi="Times New Roman" w:ascii="Times New Roman"/>
          <w:bCs/>
          <w:sz w:val="24"/>
          <w:szCs w:val="24"/>
          <w:lang w:eastAsia="hr-HR"/>
        </w:rPr>
        <w:t xml:space="preserve"> v.r.</w:t>
      </w:r>
      <w:r>
        <w:rPr>
          <w:rFonts w:cs="Times New Roman" w:eastAsia="Times New Roman" w:hAnsi="Times New Roman" w:ascii="Times New Roman"/>
          <w:bCs/>
          <w:sz w:val="24"/>
          <w:szCs w:val="24"/>
          <w:lang w:eastAsia="hr-HR"/>
        </w:rPr>
        <w:t xml:space="preserve"> </w:t>
      </w:r>
      <w:r w:rsidR="005910D2" w:rsidRPr="005910D2">
        <w:rPr>
          <w:rFonts w:cs="Times New Roman" w:eastAsia="Times New Roman" w:hAnsi="Times New Roman" w:ascii="Times New Roman"/>
          <w:bCs/>
          <w:sz w:val="24"/>
          <w:szCs w:val="24"/>
          <w:lang w:eastAsia="hr-HR"/>
        </w:rPr>
        <w:tab/>
      </w:r>
      <w:r w:rsidR="005910D2" w:rsidRPr="005910D2">
        <w:rPr>
          <w:rFonts w:cs="Times New Roman" w:eastAsia="Times New Roman" w:hAnsi="Times New Roman" w:ascii="Times New Roman"/>
          <w:bCs/>
          <w:sz w:val="24"/>
          <w:szCs w:val="24"/>
          <w:lang w:eastAsia="hr-HR"/>
        </w:rPr>
        <w:tab/>
        <w:t xml:space="preserve">                                        </w:t>
      </w:r>
      <w:r>
        <w:rPr>
          <w:rFonts w:cs="Times New Roman" w:eastAsia="Times New Roman" w:hAnsi="Times New Roman" w:ascii="Times New Roman"/>
          <w:bCs/>
          <w:sz w:val="24"/>
          <w:szCs w:val="24"/>
          <w:lang w:eastAsia="hr-HR"/>
        </w:rPr>
        <w:t xml:space="preserve">      </w:t>
      </w:r>
      <w:r w:rsidR="009B7D3E">
        <w:rPr>
          <w:rFonts w:cs="Times New Roman" w:eastAsia="Times New Roman" w:hAnsi="Times New Roman" w:ascii="Times New Roman"/>
          <w:bCs/>
          <w:sz w:val="24"/>
          <w:szCs w:val="24"/>
          <w:lang w:eastAsia="hr-HR"/>
        </w:rPr>
        <w:t xml:space="preserve"> </w:t>
      </w:r>
      <w:r>
        <w:rPr>
          <w:rFonts w:cs="Times New Roman" w:eastAsia="Times New Roman" w:hAnsi="Times New Roman" w:ascii="Times New Roman"/>
          <w:bCs/>
          <w:sz w:val="24"/>
          <w:szCs w:val="24"/>
          <w:lang w:eastAsia="hr-HR"/>
        </w:rPr>
        <w:t xml:space="preserve"> Tatjana Domijan-Mrva</w:t>
      </w:r>
      <w:r w:rsidR="009B7D3E">
        <w:rPr>
          <w:rFonts w:cs="Times New Roman" w:eastAsia="Times New Roman" w:hAnsi="Times New Roman" w:ascii="Times New Roman"/>
          <w:bCs/>
          <w:sz w:val="24"/>
          <w:szCs w:val="24"/>
          <w:lang w:eastAsia="hr-HR"/>
        </w:rPr>
        <w:t xml:space="preserve"> v.r.</w:t>
      </w:r>
      <w:r>
        <w:rPr>
          <w:rFonts w:cs="Times New Roman" w:eastAsia="Times New Roman" w:hAnsi="Times New Roman" w:ascii="Times New Roman"/>
          <w:bCs/>
          <w:sz w:val="24"/>
          <w:szCs w:val="24"/>
          <w:lang w:eastAsia="hr-HR"/>
        </w:rPr>
        <w:t xml:space="preserve"> </w:t>
      </w:r>
    </w:p>
    <w:p w:rsidRDefault="005910D2" w:rsidP="005910D2" w:rsidR="005910D2" w:rsidRPr="005910D2">
      <w:pPr>
        <w:spacing w:lineRule="auto" w:line="240" w:after="0"/>
        <w:rPr>
          <w:rFonts w:cs="Times New Roman" w:eastAsia="Times New Roman" w:hAnsi="Times New Roman" w:ascii="Times New Roman"/>
          <w:b/>
          <w:bCs/>
          <w:sz w:val="24"/>
          <w:szCs w:val="24"/>
          <w:lang w:eastAsia="hr-HR"/>
        </w:rPr>
      </w:pPr>
      <w:r w:rsidRPr="005910D2">
        <w:rPr>
          <w:rFonts w:cs="Times New Roman" w:eastAsia="Times New Roman" w:hAnsi="Times New Roman" w:ascii="Times New Roman"/>
          <w:b/>
          <w:bCs/>
          <w:sz w:val="24"/>
          <w:szCs w:val="24"/>
          <w:lang w:eastAsia="hr-HR"/>
        </w:rPr>
        <w:tab/>
      </w:r>
      <w:r w:rsidRPr="005910D2">
        <w:rPr>
          <w:rFonts w:cs="Times New Roman" w:eastAsia="Times New Roman" w:hAnsi="Times New Roman" w:ascii="Times New Roman"/>
          <w:b/>
          <w:bCs/>
          <w:sz w:val="24"/>
          <w:szCs w:val="24"/>
          <w:lang w:eastAsia="hr-HR"/>
        </w:rPr>
        <w:tab/>
      </w:r>
    </w:p>
    <w:p w:rsidRDefault="005910D2" w:rsidP="005910D2" w:rsidR="005910D2" w:rsidRPr="005910D2">
      <w:pPr>
        <w:spacing w:lineRule="auto" w:line="240" w:after="0"/>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r w:rsidRPr="005910D2">
        <w:rPr>
          <w:rFonts w:cs="Times New Roman" w:eastAsia="Times New Roman" w:hAnsi="Times New Roman" w:ascii="Times New Roman"/>
          <w:sz w:val="24"/>
          <w:szCs w:val="24"/>
          <w:lang w:eastAsia="hr-HR"/>
        </w:rPr>
        <w:tab/>
      </w:r>
    </w:p>
    <w:p w:rsidRDefault="005910D2" w:rsidP="005910D2" w:rsidR="005910D2" w:rsidRPr="005910D2">
      <w:pPr>
        <w:spacing w:lineRule="auto" w:line="240" w:after="0"/>
        <w:jc w:val="both"/>
        <w:rPr>
          <w:rFonts w:cs="Times New Roman" w:eastAsia="Times New Roman" w:hAnsi="Times New Roman" w:ascii="Times New Roman"/>
          <w:bCs/>
          <w:sz w:val="24"/>
          <w:szCs w:val="24"/>
          <w:lang w:eastAsia="hr-HR"/>
        </w:rPr>
      </w:pPr>
      <w:r w:rsidRPr="005910D2">
        <w:rPr>
          <w:rFonts w:cs="Times New Roman" w:eastAsia="Times New Roman" w:hAnsi="Times New Roman" w:ascii="Times New Roman"/>
          <w:bCs/>
          <w:sz w:val="24"/>
          <w:szCs w:val="24"/>
          <w:lang w:eastAsia="hr-HR"/>
        </w:rPr>
        <w:t xml:space="preserve">Uputa o pravnom lijeku: </w:t>
      </w:r>
    </w:p>
    <w:p w:rsidRDefault="005910D2" w:rsidP="005910D2" w:rsidR="005910D2" w:rsidRPr="005910D2">
      <w:pPr>
        <w:spacing w:lineRule="auto" w:line="240" w:after="0"/>
        <w:ind w:firstLine="708"/>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 xml:space="preserve">Protiv ovog rješenja dozvoljena je žalba u roku od 15 dana od dana primitka pismenog otpravka istog. Žalba se podnosi putem ovog suda na Županijski sud, pisano u tri istovjetna primjerka. </w:t>
      </w: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p>
    <w:p w:rsidRDefault="009B7D3E" w:rsidP="001066A6" w:rsidR="009B7D3E">
      <w:pPr>
        <w:spacing w:lineRule="auto" w:line="240" w:after="0"/>
        <w:ind w:firstLine="708" w:left="354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 točnost otpravka - ovlaštena službenica</w:t>
      </w:r>
    </w:p>
    <w:p w:rsidRDefault="009B7D3E" w:rsidP="001066A6" w:rsidR="009B7D3E">
      <w:pPr>
        <w:spacing w:lineRule="auto" w:line="240" w:after="0"/>
        <w:ind w:firstLine="708" w:left="354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Darija Majić</w:t>
      </w:r>
    </w:p>
    <w:p w:rsidRDefault="005910D2" w:rsidP="009B7D3E" w:rsidR="005910D2" w:rsidRPr="005910D2">
      <w:pPr>
        <w:spacing w:lineRule="auto" w:line="240" w:after="0"/>
        <w:ind w:firstLine="708" w:left="3540"/>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 xml:space="preserve">           </w:t>
      </w:r>
    </w:p>
    <w:p w:rsidRDefault="005910D2" w:rsidP="005910D2" w:rsidR="005910D2" w:rsidRPr="005910D2">
      <w:pPr>
        <w:spacing w:lineRule="auto" w:line="240" w:after="0"/>
        <w:jc w:val="both"/>
        <w:rPr>
          <w:rFonts w:cs="Times New Roman" w:eastAsia="Times New Roman" w:hAnsi="Times New Roman" w:ascii="Times New Roman"/>
          <w:sz w:val="24"/>
          <w:szCs w:val="24"/>
          <w:lang w:eastAsia="hr-HR"/>
        </w:rPr>
      </w:pPr>
      <w:r w:rsidRPr="005910D2">
        <w:rPr>
          <w:rFonts w:cs="Times New Roman" w:eastAsia="Times New Roman" w:hAnsi="Times New Roman" w:ascii="Times New Roman"/>
          <w:sz w:val="24"/>
          <w:szCs w:val="24"/>
          <w:lang w:eastAsia="hr-HR"/>
        </w:rPr>
        <w:t>Dna:</w:t>
      </w:r>
    </w:p>
    <w:p w:rsidRDefault="005910D2" w:rsidP="005910D2" w:rsidR="005910D2">
      <w:pPr>
        <w:spacing w:lineRule="auto" w:line="240" w:after="0"/>
        <w:rPr>
          <w:rFonts w:cs="Times New Roman" w:eastAsia="Times New Roman" w:hAnsi="Times New Roman" w:ascii="Times New Roman"/>
          <w:color w:val="000000"/>
          <w:sz w:val="24"/>
          <w:szCs w:val="24"/>
          <w:lang w:eastAsia="hr-HR"/>
        </w:rPr>
      </w:pPr>
      <w:r w:rsidRPr="005910D2">
        <w:rPr>
          <w:rFonts w:cs="Times New Roman" w:eastAsia="Times New Roman" w:hAnsi="Times New Roman" w:ascii="Times New Roman"/>
          <w:color w:val="000000"/>
          <w:sz w:val="24"/>
          <w:szCs w:val="24"/>
          <w:lang w:eastAsia="hr-HR"/>
        </w:rPr>
        <w:t xml:space="preserve">1. </w:t>
      </w:r>
      <w:r w:rsidR="00765FFC">
        <w:rPr>
          <w:rFonts w:cs="Times New Roman" w:eastAsia="Times New Roman" w:hAnsi="Times New Roman" w:ascii="Times New Roman"/>
          <w:color w:val="000000"/>
          <w:sz w:val="24"/>
          <w:szCs w:val="24"/>
          <w:lang w:eastAsia="hr-HR"/>
        </w:rPr>
        <w:t>Julijana Kasap po pun. Dajani Bjedov, odvjetnici u Zadru</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2. Nada Dunić Bačić</w:t>
      </w:r>
      <w:r w:rsidR="000E22D0">
        <w:rPr>
          <w:rFonts w:cs="Times New Roman" w:eastAsia="Times New Roman" w:hAnsi="Times New Roman" w:ascii="Times New Roman"/>
          <w:color w:val="000000"/>
          <w:sz w:val="24"/>
          <w:szCs w:val="24"/>
          <w:lang w:eastAsia="hr-HR"/>
        </w:rPr>
        <w:t>, Zadar, Franje Petrića 10 F</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3. Mira Nižić, Preko, Put Martinovi</w:t>
      </w:r>
      <w:r w:rsidR="000E22D0">
        <w:rPr>
          <w:rFonts w:cs="Times New Roman" w:eastAsia="Times New Roman" w:hAnsi="Times New Roman" w:ascii="Times New Roman"/>
          <w:color w:val="000000"/>
          <w:sz w:val="24"/>
          <w:szCs w:val="24"/>
          <w:lang w:eastAsia="hr-HR"/>
        </w:rPr>
        <w:t>h 10</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4. Maja Marušić, Split, Omiška 5</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5. Ecija Valčić po pun. Maji Marušić</w:t>
      </w:r>
      <w:r w:rsidR="000E22D0">
        <w:rPr>
          <w:rFonts w:cs="Times New Roman" w:eastAsia="Times New Roman" w:hAnsi="Times New Roman" w:ascii="Times New Roman"/>
          <w:color w:val="000000"/>
          <w:sz w:val="24"/>
          <w:szCs w:val="24"/>
          <w:lang w:eastAsia="hr-HR"/>
        </w:rPr>
        <w:t>, Split, Omiška 5</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6. Leo Valčić po pun. Boži Vrkiću, odvjetniku u Zadru</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7. Josip Dorkin, Preko, Put Bakotinih 4</w:t>
      </w:r>
    </w:p>
    <w:p w:rsidRDefault="00765FFC" w:rsidP="005910D2" w:rsidR="00765FFC">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8. </w:t>
      </w:r>
      <w:r w:rsidR="000E22D0">
        <w:rPr>
          <w:rFonts w:cs="Times New Roman" w:eastAsia="Times New Roman" w:hAnsi="Times New Roman" w:ascii="Times New Roman"/>
          <w:color w:val="000000"/>
          <w:sz w:val="24"/>
          <w:szCs w:val="24"/>
          <w:lang w:eastAsia="hr-HR"/>
        </w:rPr>
        <w:t>Jadranka Suić,</w:t>
      </w:r>
      <w:r w:rsidR="00E50980">
        <w:rPr>
          <w:rFonts w:cs="Times New Roman" w:eastAsia="Times New Roman" w:hAnsi="Times New Roman" w:ascii="Times New Roman"/>
          <w:color w:val="000000"/>
          <w:sz w:val="24"/>
          <w:szCs w:val="24"/>
          <w:lang w:eastAsia="hr-HR"/>
        </w:rPr>
        <w:t xml:space="preserve"> 1352 W. 13 th Street, San </w:t>
      </w:r>
      <w:r w:rsidR="003B4947">
        <w:rPr>
          <w:rFonts w:cs="Times New Roman" w:eastAsia="Times New Roman" w:hAnsi="Times New Roman" w:ascii="Times New Roman"/>
          <w:color w:val="000000"/>
          <w:sz w:val="24"/>
          <w:szCs w:val="24"/>
          <w:lang w:eastAsia="hr-HR"/>
        </w:rPr>
        <w:t xml:space="preserve"> Pedro 90732, California, USA</w:t>
      </w:r>
    </w:p>
    <w:p w:rsidRDefault="000E22D0" w:rsidP="005910D2" w:rsidR="000E22D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9. Jasna Marcelić, Preko, Dvorina 3</w:t>
      </w:r>
    </w:p>
    <w:p w:rsidRDefault="000E22D0" w:rsidP="005910D2" w:rsidR="000E22D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lastRenderedPageBreak/>
        <w:t>10. Šime Marcelić, Preko, Dvorina 3</w:t>
      </w:r>
    </w:p>
    <w:p w:rsidRDefault="000E22D0" w:rsidP="005910D2" w:rsidR="000E22D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11. Donat Marcelić, Preko Dvorina 3</w:t>
      </w:r>
    </w:p>
    <w:p w:rsidRDefault="000E22D0" w:rsidP="005910D2" w:rsidR="000E22D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12. </w:t>
      </w:r>
      <w:r w:rsidR="00BB3040">
        <w:rPr>
          <w:rFonts w:cs="Times New Roman" w:eastAsia="Times New Roman" w:hAnsi="Times New Roman" w:ascii="Times New Roman"/>
          <w:color w:val="000000"/>
          <w:sz w:val="24"/>
          <w:szCs w:val="24"/>
          <w:lang w:eastAsia="hr-HR"/>
        </w:rPr>
        <w:t>Mira Santini, Turanj, Babčanska ulica 5</w:t>
      </w:r>
    </w:p>
    <w:p w:rsidRDefault="00A54F49" w:rsidP="005910D2" w:rsidR="00BB304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13. Davor Colić</w:t>
      </w:r>
      <w:r w:rsidR="00BB3040">
        <w:rPr>
          <w:rFonts w:cs="Times New Roman" w:eastAsia="Times New Roman" w:hAnsi="Times New Roman" w:ascii="Times New Roman"/>
          <w:color w:val="000000"/>
          <w:sz w:val="24"/>
          <w:szCs w:val="24"/>
          <w:lang w:eastAsia="hr-HR"/>
        </w:rPr>
        <w:t>, Sv. Petar na Moru, Tustica 100</w:t>
      </w:r>
    </w:p>
    <w:p w:rsidRDefault="00BB3040" w:rsidP="005910D2" w:rsidR="00BB304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14. Milivoj Colić, Zadar, Antuna Barca 7 B</w:t>
      </w:r>
    </w:p>
    <w:p w:rsidRDefault="00BB3040" w:rsidP="005910D2" w:rsidR="00BB304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15. Luka Kalmeta, Zadar, Denisa Bajla 35</w:t>
      </w:r>
    </w:p>
    <w:p w:rsidRDefault="00BB3040" w:rsidP="005910D2" w:rsidR="00BB3040">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16. Maja Petrović</w:t>
      </w:r>
      <w:r w:rsidR="003B4947">
        <w:rPr>
          <w:rFonts w:cs="Times New Roman" w:eastAsia="Times New Roman" w:hAnsi="Times New Roman" w:ascii="Times New Roman"/>
          <w:color w:val="000000"/>
          <w:sz w:val="24"/>
          <w:szCs w:val="24"/>
          <w:lang w:eastAsia="hr-HR"/>
        </w:rPr>
        <w:t>, Zadar, Jure Kastriotića  Skenderberga 59</w:t>
      </w:r>
    </w:p>
    <w:p w:rsidRDefault="00BB3040" w:rsidP="005910D2" w:rsidR="008A2526">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17. </w:t>
      </w:r>
      <w:r w:rsidR="008A2526">
        <w:rPr>
          <w:rFonts w:cs="Times New Roman" w:eastAsia="Times New Roman" w:hAnsi="Times New Roman" w:ascii="Times New Roman"/>
          <w:color w:val="000000"/>
          <w:sz w:val="24"/>
          <w:szCs w:val="24"/>
          <w:lang w:eastAsia="hr-HR"/>
        </w:rPr>
        <w:t>Anthony Valcic, P.O. BOX 72236, 85050 Phoenix, Arizona, USA</w:t>
      </w:r>
    </w:p>
    <w:p w:rsidRDefault="008A2526" w:rsidP="005910D2" w:rsidR="00765FFC">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18. Robert Louis Valcic, California, Long Beach 90810, Fashion Ave 2320, SAD</w:t>
      </w:r>
    </w:p>
    <w:p w:rsidRDefault="00F53C59" w:rsidP="003F113B" w:rsidR="00F53C59">
      <w:pPr>
        <w:spacing w:lineRule="auto" w:line="240" w:after="0"/>
        <w:rPr>
          <w:rFonts w:cs="Times New Roman" w:eastAsia="Times New Roman" w:hAnsi="Times New Roman" w:ascii="Times New Roman"/>
          <w:sz w:val="24"/>
          <w:szCs w:val="24"/>
          <w:lang w:eastAsia="hr-HR"/>
        </w:rPr>
      </w:pPr>
    </w:p>
    <w:p w:rsidRDefault="002A257D" w:rsidP="005910D2" w:rsidR="002A257D">
      <w:pPr>
        <w:spacing w:lineRule="auto" w:line="240" w:after="0"/>
        <w:rPr>
          <w:rFonts w:cs="Times New Roman" w:eastAsia="Times New Roman" w:hAnsi="Times New Roman" w:ascii="Times New Roman"/>
          <w:sz w:val="24"/>
          <w:szCs w:val="24"/>
          <w:lang w:eastAsia="hr-HR"/>
        </w:rPr>
      </w:pPr>
    </w:p>
    <w:p w:rsidRDefault="002A257D" w:rsidP="005910D2" w:rsidR="002A257D">
      <w:pPr>
        <w:spacing w:lineRule="auto" w:line="240" w:after="0"/>
        <w:rPr>
          <w:rFonts w:cs="Times New Roman" w:eastAsia="Times New Roman" w:hAnsi="Times New Roman" w:ascii="Times New Roman"/>
          <w:sz w:val="24"/>
          <w:szCs w:val="24"/>
          <w:lang w:eastAsia="hr-HR"/>
        </w:rPr>
      </w:pPr>
    </w:p>
    <w:p w:rsidRDefault="002A257D" w:rsidP="005910D2" w:rsidR="002A257D">
      <w:pPr>
        <w:spacing w:lineRule="auto" w:line="240" w:after="0"/>
        <w:rPr>
          <w:rFonts w:cs="Times New Roman" w:eastAsia="Times New Roman" w:hAnsi="Times New Roman" w:ascii="Times New Roman"/>
          <w:sz w:val="24"/>
          <w:szCs w:val="24"/>
          <w:lang w:eastAsia="hr-HR"/>
        </w:rPr>
      </w:pPr>
    </w:p>
    <w:p w:rsidRDefault="002A257D" w:rsidP="005910D2" w:rsidR="002A257D">
      <w:pPr>
        <w:spacing w:lineRule="auto" w:line="240" w:after="0"/>
        <w:rPr>
          <w:rFonts w:cs="Times New Roman" w:eastAsia="Times New Roman" w:hAnsi="Times New Roman" w:ascii="Times New Roman"/>
          <w:sz w:val="24"/>
          <w:szCs w:val="24"/>
          <w:lang w:eastAsia="hr-HR"/>
        </w:rPr>
      </w:pPr>
    </w:p>
    <w:p w:rsidRDefault="008A2526" w:rsidP="005910D2" w:rsidR="008A2526"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5910D2" w:rsidP="005910D2" w:rsidR="005910D2" w:rsidRPr="005910D2">
      <w:pPr>
        <w:spacing w:lineRule="auto" w:line="240" w:after="0"/>
        <w:rPr>
          <w:rFonts w:cs="Times New Roman" w:eastAsia="Times New Roman" w:hAnsi="Times New Roman" w:ascii="Times New Roman"/>
          <w:sz w:val="24"/>
          <w:szCs w:val="24"/>
          <w:lang w:eastAsia="hr-HR"/>
        </w:rPr>
      </w:pPr>
    </w:p>
    <w:p w:rsidRDefault="00230757" w:rsidR="00230757"/>
    <w:sectPr w:rsidSect="001066A6" w:rsidR="0023075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6A6" w:rsidP="001066A6" w:rsidR="001066A6">
      <w:pPr>
        <w:spacing w:lineRule="auto" w:line="240" w:after="0"/>
      </w:pPr>
      <w:r>
        <w:separator/>
      </w:r>
    </w:p>
  </w:endnote>
  <w:endnote w:id="0" w:type="continuationSeparator">
    <w:p w:rsidRDefault="001066A6" w:rsidP="001066A6" w:rsidR="001066A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6A6" w:rsidP="001066A6" w:rsidR="001066A6">
      <w:pPr>
        <w:spacing w:lineRule="auto" w:line="240" w:after="0"/>
      </w:pPr>
      <w:r>
        <w:separator/>
      </w:r>
    </w:p>
  </w:footnote>
  <w:footnote w:id="0" w:type="continuationSeparator">
    <w:p w:rsidRDefault="001066A6" w:rsidP="001066A6" w:rsidR="001066A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6880351"/>
      <w:docPartObj>
        <w:docPartGallery w:val="Page Numbers (Top of Page)"/>
        <w:docPartUnique/>
      </w:docPartObj>
    </w:sdtPr>
    <w:sdtEndPr>
      <w:rPr>
        <w:rFonts w:cs="Times New Roman" w:hAnsi="Times New Roman" w:ascii="Times New Roman"/>
        <w:sz w:val="24"/>
        <w:szCs w:val="24"/>
      </w:rPr>
    </w:sdtEndPr>
    <w:sdtContent>
      <w:p w:rsidRDefault="001066A6" w:rsidR="001066A6" w:rsidRPr="001066A6">
        <w:pPr>
          <w:pStyle w:val="Zaglavlje"/>
          <w:jc w:val="center"/>
          <w:rPr>
            <w:rFonts w:cs="Times New Roman" w:hAnsi="Times New Roman" w:ascii="Times New Roman"/>
            <w:sz w:val="24"/>
            <w:szCs w:val="24"/>
          </w:rPr>
        </w:pPr>
        <w:r>
          <w:t xml:space="preserve">                                                                                 </w:t>
        </w:r>
        <w:r w:rsidRPr="001066A6">
          <w:rPr>
            <w:rFonts w:cs="Times New Roman" w:hAnsi="Times New Roman" w:ascii="Times New Roman"/>
            <w:sz w:val="24"/>
            <w:szCs w:val="24"/>
          </w:rPr>
          <w:fldChar w:fldCharType="begin"/>
        </w:r>
        <w:r w:rsidRPr="001066A6">
          <w:rPr>
            <w:rFonts w:cs="Times New Roman" w:hAnsi="Times New Roman" w:ascii="Times New Roman"/>
            <w:sz w:val="24"/>
            <w:szCs w:val="24"/>
          </w:rPr>
          <w:instrText>PAGE   \* MERGEFORMAT</w:instrText>
        </w:r>
        <w:r w:rsidRPr="001066A6">
          <w:rPr>
            <w:rFonts w:cs="Times New Roman" w:hAnsi="Times New Roman" w:ascii="Times New Roman"/>
            <w:sz w:val="24"/>
            <w:szCs w:val="24"/>
          </w:rPr>
          <w:fldChar w:fldCharType="separate"/>
        </w:r>
        <w:r w:rsidR="004C5222">
          <w:rPr>
            <w:rFonts w:cs="Times New Roman" w:hAnsi="Times New Roman" w:ascii="Times New Roman"/>
            <w:noProof/>
            <w:sz w:val="24"/>
            <w:szCs w:val="24"/>
          </w:rPr>
          <w:t>3</w:t>
        </w:r>
        <w:r w:rsidRPr="001066A6">
          <w:rPr>
            <w:rFonts w:cs="Times New Roman" w:hAnsi="Times New Roman" w:ascii="Times New Roman"/>
            <w:sz w:val="24"/>
            <w:szCs w:val="24"/>
          </w:rPr>
          <w:fldChar w:fldCharType="end"/>
        </w:r>
        <w:r>
          <w:rPr>
            <w:rFonts w:cs="Times New Roman" w:hAnsi="Times New Roman" w:ascii="Times New Roman"/>
            <w:sz w:val="24"/>
            <w:szCs w:val="24"/>
          </w:rPr>
          <w:t xml:space="preserve">                            </w:t>
        </w:r>
        <w:r w:rsidR="00E17278">
          <w:rPr>
            <w:rFonts w:cs="Times New Roman" w:hAnsi="Times New Roman" w:ascii="Times New Roman"/>
            <w:sz w:val="24"/>
            <w:szCs w:val="24"/>
          </w:rPr>
          <w:t xml:space="preserve">       Posl. br. 34 O-2068/18-32</w:t>
        </w:r>
      </w:p>
    </w:sdtContent>
  </w:sdt>
  <w:p w:rsidRDefault="001066A6" w:rsidR="001066A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106E"/>
    <w:rsid w:val="000566D4"/>
    <w:rsid w:val="000A106E"/>
    <w:rsid w:val="000E22D0"/>
    <w:rsid w:val="001066A6"/>
    <w:rsid w:val="00230757"/>
    <w:rsid w:val="002A257D"/>
    <w:rsid w:val="003B40F1"/>
    <w:rsid w:val="003B4947"/>
    <w:rsid w:val="003F113B"/>
    <w:rsid w:val="003F4436"/>
    <w:rsid w:val="003F62F6"/>
    <w:rsid w:val="00416D04"/>
    <w:rsid w:val="004C5222"/>
    <w:rsid w:val="005910D2"/>
    <w:rsid w:val="005B0FAB"/>
    <w:rsid w:val="006D44F3"/>
    <w:rsid w:val="006E0BB5"/>
    <w:rsid w:val="00765FFC"/>
    <w:rsid w:val="007A303D"/>
    <w:rsid w:val="008A2526"/>
    <w:rsid w:val="009B7D3E"/>
    <w:rsid w:val="00A54F49"/>
    <w:rsid w:val="00BB3040"/>
    <w:rsid w:val="00C561E5"/>
    <w:rsid w:val="00E17278"/>
    <w:rsid w:val="00E50980"/>
    <w:rsid w:val="00EE79D7"/>
    <w:rsid w:val="00F53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10D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10D2"/>
    <w:rPr>
      <w:rFonts w:cs="Tahoma" w:hAnsi="Tahoma" w:ascii="Tahoma"/>
      <w:sz w:val="16"/>
      <w:szCs w:val="16"/>
    </w:rPr>
  </w:style>
  <w:style w:styleId="Zaglavlje" w:type="paragraph">
    <w:name w:val="header"/>
    <w:basedOn w:val="Normal"/>
    <w:link w:val="ZaglavljeChar"/>
    <w:uiPriority w:val="99"/>
    <w:unhideWhenUsed/>
    <w:rsid w:val="001066A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66A6"/>
  </w:style>
  <w:style w:styleId="Podnoje" w:type="paragraph">
    <w:name w:val="footer"/>
    <w:basedOn w:val="Normal"/>
    <w:link w:val="PodnojeChar"/>
    <w:uiPriority w:val="99"/>
    <w:unhideWhenUsed/>
    <w:rsid w:val="001066A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066A6"/>
  </w:style>
  <w:style w:styleId="Tekstrezerviranogmjesta" w:type="character">
    <w:name w:val="Placeholder Text"/>
    <w:basedOn w:val="Zadanifontodlomka"/>
    <w:uiPriority w:val="99"/>
    <w:semiHidden/>
    <w:rsid w:val="004C5222"/>
    <w:rPr>
      <w:color w:val="808080"/>
      <w:bdr w:space="0" w:sz="0" w:color="auto" w:val="none"/>
      <w:shd w:fill="CCFFFF" w:color="auto" w:val="clear"/>
    </w:rPr>
  </w:style>
  <w:style w:customStyle="true" w:styleId="eSPISCCParagraphDefaultFont" w:type="character">
    <w:name w:val="eSPIS_CC_Paragraph Default Font"/>
    <w:basedOn w:val="Zadanifontodlomka"/>
    <w:rsid w:val="004C522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5222"/>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522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522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10D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10D2"/>
    <w:rPr>
      <w:rFonts w:ascii="Tahoma" w:cs="Tahoma" w:hAnsi="Tahoma"/>
      <w:sz w:val="16"/>
      <w:szCs w:val="16"/>
    </w:rPr>
  </w:style>
  <w:style w:styleId="Zaglavlje" w:type="paragraph">
    <w:name w:val="header"/>
    <w:basedOn w:val="Normal"/>
    <w:link w:val="ZaglavljeChar"/>
    <w:uiPriority w:val="99"/>
    <w:unhideWhenUsed/>
    <w:rsid w:val="001066A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66A6"/>
  </w:style>
  <w:style w:styleId="Podnoje" w:type="paragraph">
    <w:name w:val="footer"/>
    <w:basedOn w:val="Normal"/>
    <w:link w:val="PodnojeChar"/>
    <w:uiPriority w:val="99"/>
    <w:unhideWhenUsed/>
    <w:rsid w:val="001066A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066A6"/>
  </w:style>
  <w:style w:styleId="Tekstrezerviranogmjesta" w:type="character">
    <w:name w:val="Placeholder Text"/>
    <w:basedOn w:val="Zadanifontodlomka"/>
    <w:uiPriority w:val="99"/>
    <w:semiHidden/>
    <w:rsid w:val="004C5222"/>
    <w:rPr>
      <w:color w:val="808080"/>
      <w:bdr w:color="auto" w:space="0" w:sz="0" w:val="none"/>
      <w:shd w:color="auto" w:fill="CCFFFF" w:val="clear"/>
    </w:rPr>
  </w:style>
  <w:style w:customStyle="1" w:styleId="eSPISCCParagraphDefaultFont" w:type="character">
    <w:name w:val="eSPIS_CC_Paragraph Default Font"/>
    <w:basedOn w:val="Zadanifontodlomka"/>
    <w:rsid w:val="004C522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5222"/>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522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522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Marijana</izvorni_sadrzaj>
    <derivirana_varijabla naziv="DomainObject.DonositeljOdluke.Ime_1">Marijana</derivirana_varijabla>
  </DomainObject.DonositeljOdluke.Ime>
  <DomainObject.DonositeljOdluke.Prezime>
    <izvorni_sadrzaj>Zelić</izvorni_sadrzaj>
    <derivirana_varijabla naziv="DomainObject.DonositeljOdluke.Prezime_1">Zelić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2068</izvorni_sadrzaj>
    <derivirana_varijabla naziv="DomainObject.Predmet.Broj_1">2068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JB D.G.RAMLJAK-UPP/OS-79/03, vraćen radi prigovora</izvorni_sadrzaj>
    <derivirana_varijabla naziv="DomainObject.Predmet.Opis_1">JB D.G.RAMLJAK-UPP/OS-79/03, vraćen radi prigovora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O-2068/2018</izvorni_sadrzaj>
    <derivirana_varijabla naziv="DomainObject.Predmet.OznakaBroj_1">O-2068/2018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priloženi spisi O-980/17 i O-2734/17</izvorni_sadrzaj>
    <derivirana_varijabla naziv="DomainObject.Predmet.PrimjedbaSuca_1">priloženi spisi O-980/17 i O-2734/17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34 - Zelić Marijana</izvorni_sadrzaj>
    <derivirana_varijabla naziv="DomainObject.Predmet.Referada.Naziv_1">Referada 34 - Zelić Marijana</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Sudnica 16</izvorni_sadrzaj>
    <derivirana_varijabla naziv="DomainObject.Predmet.Referada.Prostorija.Naziv_1">Sudnica 16</derivirana_varijabla>
  </DomainObject.Predmet.Referada.Prostorija.Naziv>
  <DomainObject.Predmet.Referada.Prostorija.Oznaka>
    <izvorni_sadrzaj>Sudnica 16</izvorni_sadrzaj>
    <derivirana_varijabla naziv="DomainObject.Predmet.Referada.Prostorija.Oznaka_1">Sudnica 16</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Marijana Zelić</izvorni_sadrzaj>
    <derivirana_varijabla naziv="DomainObject.Predmet.Referada.Sudac_1">Marijana Zelić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STOŠIJA VALČIĆ; Maja Marušić; Jadranka Suić; Ana Colić; Ignacij Valčić; Leo Valčić; Ecija Valčić; Ignacij Marelić; Tomica Dorkin; Julijana Kasap zastupanog po punomoćniku Odvjetnica Dajana Bjedov; Josip Dorkin; Mira Nižić; Nada Dunić-Bačić; Šime Marcelić; Donat Marcelić; Mira Santini; Davor Colić; Milivoj Colić; Luka Kalmeta; Maja Petrović; Anthony Valcic; Robert Louis Valcic</izvorni_sadrzaj>
    <derivirana_varijabla naziv="DomainObject.Predmet.StrankaFormated_1">  STOŠIJA VALČIĆ; Maja Marušić; Jadranka Suić; Ana Colić; Ignacij Valčić; Leo Valčić; Ecija Valčić; Ignacij Marelić; Tomica Dorkin; Julijana Kasap zastupanog po punomoćniku Odvjetnica Dajana Bjedov; Josip Dorkin; Mira Nižić; Nada Dunić-Bačić; Šime Marcelić; Donat Marcelić; Mira Santini; Davor Colić; Milivoj Colić; Luka Kalmeta; Maja Petrović; Anthony Valcic; Robert Louis Valcic</derivirana_varijabla>
  </DomainObject.Predmet.StrankaFormated>
  <DomainObject.Predmet.StrankaFormatedOIB>
    <izvorni_sadrzaj>  STOŠIJA VALČIĆ; Maja Marušić; Jadranka Suić; Ana Colić; Ignacij Valčić; Leo Valčić; Ecija Valčić; Ignacij Marelić; Tomica Dorkin; Julijana Kasap zastupanog po punomoćniku Odvjetnica Dajana Bjedov; Josip Dorkin; Mira Nižić, OIB 00406040022; Nada Dunić-Bačić, OIB 73078868400; Šime Marcelić; Donat Marcelić; Mira Santini; Davor Colić; Milivoj Colić; Luka Kalmeta; Maja Petrović; Anthony Valcic; Robert Louis Valcic</izvorni_sadrzaj>
    <derivirana_varijabla naziv="DomainObject.Predmet.StrankaFormatedOIB_1">  STOŠIJA VALČIĆ; Maja Marušić; Jadranka Suić; Ana Colić; Ignacij Valčić; Leo Valčić; Ecija Valčić; Ignacij Marelić; Tomica Dorkin; Julijana Kasap zastupanog po punomoćniku Odvjetnica Dajana Bjedov; Josip Dorkin; Mira Nižić, OIB 00406040022; Nada Dunić-Bačić, OIB 73078868400; Šime Marcelić; Donat Marcelić; Mira Santini; Davor Colić; Milivoj Colić; Luka Kalmeta; Maja Petrović; Anthony Valcic; Robert Louis Valcic</derivirana_varijabla>
  </DomainObject.Predmet.StrankaFormatedOIB>
  <DomainObject.Predmet.StrankaFormatedWithAdress>
    <izvorni_sadrzaj> STOŠIJA VALČIĆ, B. J. JELAČIĆA 27/A, Zadar; Maja Marušić, Omiška 5, 21000 Split; Jadranka Suić, San PEdro, 1352W. 13th Street California 90732; Ana Colić, Zrinskofrankopanska 32, 23000 Zadar; Ignacij Valčić, Ošljak 7, 23273 Ošljak; Leo Valčić, Barkovićeva 12, 21000 Split; Ecija Valčić, Osječka 10, 21000 Split; Ignacij Marelić; Tomica Dorkin; Julijana Kasap, Obala kneza Trpimira 14, Zadar zastupanog po punomoćniku Odvjetnica Dajana Bjedov; Josip Dorkin, Put Bakotinih 4, 23273 Preko; Mira Nižić, Put Martinovih 10, 23273 Preko; Nada Dunić-Bačić, Ulica Franje Petrića 10 F, 23000 Zadar; Šime Marcelić, Dvorina 3, 23273 Preko; Donat Marcelić, Dvorina 3, 23273 Preko; Mira Santini, Babčanska ulica 5, 23210 Turanj; Davor Colić, Tustica 100, 23210 Sveti Petar Na Moru; Milivoj Colić, Antuna Barca 7B, 23000 Zadar; Luka Kalmeta, Denisa Bajla 35, 23000 Zadar; Maja Petrović, Jure Kastriotića Skenderbega 59, 23000 Zadar; Anthony Valcic, P.O..BOX 72236, 85050 Phoenix; Robert Louis Valcic, Fashion Ave 2320, 90810 Long Beach</izvorni_sadrzaj>
    <derivirana_varijabla naziv="DomainObject.Predmet.StrankaFormatedWithAdress_1"> STOŠIJA VALČIĆ, B. J. JELAČIĆA 27/A, Zadar; Maja Marušić, Omiška 5, 21000 Split; Jadranka Suić, San PEdro, 1352W. 13th Street California 90732; Ana Colić, Zrinskofrankopanska 32, 23000 Zadar; Ignacij Valčić, Ošljak 7, 23273 Ošljak; Leo Valčić, Barkovićeva 12, 21000 Split; Ecija Valčić, Osječka 10, 21000 Split; Ignacij Marelić; Tomica Dorkin; Julijana Kasap, Obala kneza Trpimira 14, Zadar zastupanog po punomoćniku Odvjetnica Dajana Bjedov; Josip Dorkin, Put Bakotinih 4, 23273 Preko; Mira Nižić, Put Martinovih 10, 23273 Preko; Nada Dunić-Bačić, Ulica Franje Petrića 10 F, 23000 Zadar; Šime Marcelić, Dvorina 3, 23273 Preko; Donat Marcelić, Dvorina 3, 23273 Preko; Mira Santini, Babčanska ulica 5, 23210 Turanj; Davor Colić, Tustica 100, 23210 Sveti Petar Na Moru; Milivoj Colić, Antuna Barca 7B, 23000 Zadar; Luka Kalmeta, Denisa Bajla 35, 23000 Zadar; Maja Petrović, Jure Kastriotića Skenderbega 59, 23000 Zadar; Anthony Valcic, P.O..BOX 72236, 85050 Phoenix; Robert Louis Valcic, Fashion Ave 2320, 90810 Long Beach</derivirana_varijabla>
  </DomainObject.Predmet.StrankaFormatedWithAdress>
  <DomainObject.Predmet.StrankaFormatedWithAdressOIB>
    <izvorni_sadrzaj> STOŠIJA VALČIĆ, B. J. JELAČIĆA 27/A, Zadar; Maja Marušić, Omiška 5, 21000 Split; Jadranka Suić, San PEdro, 1352W. 13th Street California 90732; Ana Colić, Zrinskofrankopanska 32, 23000 Zadar; Ignacij Valčić, Ošljak 7, 23273 Ošljak; Leo Valčić, Barkovićeva 12, 21000 Split; Ecija Valčić, Osječka 10, 21000 Split; Ignacij Marelić; Tomica Dorkin; Julijana Kasap, Obala kneza Trpimira 14, Zadar zastupanog po punomoćniku Odvjetnica Dajana Bjedov; Josip Dorkin, Put Bakotinih 4, 23273 Preko; Mira Nižić, OIB 00406040022, Put Martinovih 10, 23273 Preko; Nada Dunić-Bačić, OIB 73078868400, Ulica Franje Petrića 10 F, 23000 Zadar; Šime Marcelić, Dvorina 3, 23273 Preko; Donat Marcelić, Dvorina 3, 23273 Preko; Mira Santini, Babčanska ulica 5, 23210 Turanj; Davor Colić, Tustica 100, 23210 Sveti Petar Na Moru; Milivoj Colić, Antuna Barca 7B, 23000 Zadar; Luka Kalmeta, Denisa Bajla 35, 23000 Zadar; Maja Petrović, Jure Kastriotića Skenderbega 59, 23000 Zadar; Anthony Valcic, P.O..BOX 72236, 85050 Phoenix; Robert Louis Valcic, Fashion Ave 2320, 90810 Long Beach</izvorni_sadrzaj>
    <derivirana_varijabla naziv="DomainObject.Predmet.StrankaFormatedWithAdressOIB_1"> STOŠIJA VALČIĆ, B. J. JELAČIĆA 27/A, Zadar; Maja Marušić, Omiška 5, 21000 Split; Jadranka Suić, San PEdro, 1352W. 13th Street California 90732; Ana Colić, Zrinskofrankopanska 32, 23000 Zadar; Ignacij Valčić, Ošljak 7, 23273 Ošljak; Leo Valčić, Barkovićeva 12, 21000 Split; Ecija Valčić, Osječka 10, 21000 Split; Ignacij Marelić; Tomica Dorkin; Julijana Kasap, Obala kneza Trpimira 14, Zadar zastupanog po punomoćniku Odvjetnica Dajana Bjedov; Josip Dorkin, Put Bakotinih 4, 23273 Preko; Mira Nižić, OIB 00406040022, Put Martinovih 10, 23273 Preko; Nada Dunić-Bačić, OIB 73078868400, Ulica Franje Petrića 10 F, 23000 Zadar; Šime Marcelić, Dvorina 3, 23273 Preko; Donat Marcelić, Dvorina 3, 23273 Preko; Mira Santini, Babčanska ulica 5, 23210 Turanj; Davor Colić, Tustica 100, 23210 Sveti Petar Na Moru; Milivoj Colić, Antuna Barca 7B, 23000 Zadar; Luka Kalmeta, Denisa Bajla 35, 23000 Zadar; Maja Petrović, Jure Kastriotića Skenderbega 59, 23000 Zadar; Anthony Valcic, P.O..BOX 72236, 85050 Phoenix; Robert Louis Valcic, Fashion Ave 2320, 90810 Long Beach</derivirana_varijabla>
  </DomainObject.Predmet.StrankaFormatedWithAdressOIB>
  <DomainObject.Predmet.StrankaWithAdress>
    <izvorni_sadrzaj>STOŠIJA VALČIĆ B. J. JELAČIĆA 27/A,Zadar,Maja Marušić Omiška 5,21000 Split,Jadranka Suić San PEdro,1352W. 13th Street California 90732,Ana Colić Zrinskofrankopanska 32,23000 Zadar,Ignacij Valčić Ošljak 7,23273 Ošljak,Leo Valčić Barkovićeva 12,21000 Split,Ecija Valčić Osječka 10,21000 Split,Ignacij Marelić ,Tomica Dorkin ,Julijana Kasap Obala kneza Trpimira 14,Zadar,Josip Dorkin Put Bakotinih 4,23273 Preko,Mira Nižić Put Martinovih 10,23273 Preko,Nada Dunić-Bačić Ulica Franje Petrića 10 F,23000 Zadar,Šime Marcelić Dvorina 3,23273 Preko,Donat Marcelić Dvorina 3,23273 Preko,Mira Santini Babčanska ulica 5,23210 Turanj,Davor Colić Tustica 100,23210 Sveti Petar Na Moru,Milivoj Colić Antuna Barca 7B,23000 Zadar,Luka Kalmeta Denisa Bajla 35,23000 Zadar,Maja Petrović Jure Kastriotića Skenderbega 59,23000 Zadar,Anthony Valcic P.O..BOX 72236,85050 Phoenix,Robert Louis Valcic Fashion Ave 2320,90810 Long Beach</izvorni_sadrzaj>
    <derivirana_varijabla naziv="DomainObject.Predmet.StrankaWithAdress_1">STOŠIJA VALČIĆ B. J. JELAČIĆA 27/A,Zadar,Maja Marušić Omiška 5,21000 Split,Jadranka Suić San PEdro,1352W. 13th Street California 90732,Ana Colić Zrinskofrankopanska 32,23000 Zadar,Ignacij Valčić Ošljak 7,23273 Ošljak,Leo Valčić Barkovićeva 12,21000 Split,Ecija Valčić Osječka 10,21000 Split,Ignacij Marelić ,Tomica Dorkin ,Julijana Kasap Obala kneza Trpimira 14,Zadar,Josip Dorkin Put Bakotinih 4,23273 Preko,Mira Nižić Put Martinovih 10,23273 Preko,Nada Dunić-Bačić Ulica Franje Petrića 10 F,23000 Zadar,Šime Marcelić Dvorina 3,23273 Preko,Donat Marcelić Dvorina 3,23273 Preko,Mira Santini Babčanska ulica 5,23210 Turanj,Davor Colić Tustica 100,23210 Sveti Petar Na Moru,Milivoj Colić Antuna Barca 7B,23000 Zadar,Luka Kalmeta Denisa Bajla 35,23000 Zadar,Maja Petrović Jure Kastriotića Skenderbega 59,23000 Zadar,Anthony Valcic P.O..BOX 72236,85050 Phoenix,Robert Louis Valcic Fashion Ave 2320,90810 Long Beach</derivirana_varijabla>
  </DomainObject.Predmet.StrankaWithAdress>
  <DomainObject.Predmet.StrankaWithAdressOIB>
    <izvorni_sadrzaj>STOŠIJA VALČIĆ, B. J. JELAČIĆA 27/A,Zadar,Maja Marušić, Omiška 5,21000 Split,Jadranka Suić, San PEdro,1352W. 13th Street California 90732,Ana Colić, Zrinskofrankopanska 32,23000 Zadar,Ignacij Valčić, Ošljak 7,23273 Ošljak,Leo Valčić, Barkovićeva 12,21000 Split,Ecija Valčić, Osječka 10,21000 Split,Ignacij Marelić,Tomica Dorkin,Julijana Kasap, Obala kneza Trpimira 14,Zadar,Josip Dorkin, Put Bakotinih 4,23273 Preko,Mira Nižić, OIB 00406040022, Put Martinovih 10,23273 Preko,Nada Dunić-Bačić, OIB 73078868400, Ulica Franje Petrića 10 F,23000 Zadar,Šime Marcelić, Dvorina 3,23273 Preko,Donat Marcelić, Dvorina 3,23273 Preko,Mira Santini, Babčanska ulica 5,23210 Turanj,Davor Colić, Tustica 100,23210 Sveti Petar Na Moru,Milivoj Colić, Antuna Barca 7B,23000 Zadar,Luka Kalmeta, Denisa Bajla 35,23000 Zadar,Maja Petrović, Jure Kastriotića Skenderbega 59,23000 Zadar,Anthony Valcic, P.O..BOX 72236,85050 Phoenix,Robert Louis Valcic, Fashion Ave 2320,90810 Long Beach</izvorni_sadrzaj>
    <derivirana_varijabla naziv="DomainObject.Predmet.StrankaWithAdressOIB_1">STOŠIJA VALČIĆ, B. J. JELAČIĆA 27/A,Zadar,Maja Marušić, Omiška 5,21000 Split,Jadranka Suić, San PEdro,1352W. 13th Street California 90732,Ana Colić, Zrinskofrankopanska 32,23000 Zadar,Ignacij Valčić, Ošljak 7,23273 Ošljak,Leo Valčić, Barkovićeva 12,21000 Split,Ecija Valčić, Osječka 10,21000 Split,Ignacij Marelić,Tomica Dorkin,Julijana Kasap, Obala kneza Trpimira 14,Zadar,Josip Dorkin, Put Bakotinih 4,23273 Preko,Mira Nižić, OIB 00406040022, Put Martinovih 10,23273 Preko,Nada Dunić-Bačić, OIB 73078868400, Ulica Franje Petrića 10 F,23000 Zadar,Šime Marcelić, Dvorina 3,23273 Preko,Donat Marcelić, Dvorina 3,23273 Preko,Mira Santini, Babčanska ulica 5,23210 Turanj,Davor Colić, Tustica 100,23210 Sveti Petar Na Moru,Milivoj Colić, Antuna Barca 7B,23000 Zadar,Luka Kalmeta, Denisa Bajla 35,23000 Zadar,Maja Petrović, Jure Kastriotića Skenderbega 59,23000 Zadar,Anthony Valcic, P.O..BOX 72236,85050 Phoenix,Robert Louis Valcic, Fashion Ave 2320,90810 Long Beach</derivirana_varijabla>
  </DomainObject.Predmet.StrankaWithAdressOIB>
  <DomainObject.Predmet.StrankaNazivFormated>
    <izvorni_sadrzaj>STOŠIJA VALČIĆ,Maja Marušić,Jadranka Suić,Ana Colić,Ignacij Valčić,Leo Valčić,Ecija Valčić,Ignacij Marelić,Tomica Dorkin,Julijana Kasap,Josip Dorkin,Mira Nižić,Nada Dunić-Bačić,Šime Marcelić,Donat Marcelić,Mira Santini,Davor Colić,Milivoj Colić,Luka Kalmeta,Maja Petrović,Anthony Valcic,Robert Louis Valcic</izvorni_sadrzaj>
    <derivirana_varijabla naziv="DomainObject.Predmet.StrankaNazivFormated_1">STOŠIJA VALČIĆ,Maja Marušić,Jadranka Suić,Ana Colić,Ignacij Valčić,Leo Valčić,Ecija Valčić,Ignacij Marelić,Tomica Dorkin,Julijana Kasap,Josip Dorkin,Mira Nižić,Nada Dunić-Bačić,Šime Marcelić,Donat Marcelić,Mira Santini,Davor Colić,Milivoj Colić,Luka Kalmeta,Maja Petrović,Anthony Valcic,Robert Louis Valcic</derivirana_varijabla>
  </DomainObject.Predmet.StrankaNazivFormated>
  <DomainObject.Predmet.StrankaNazivFormatedOIB>
    <izvorni_sadrzaj>STOŠIJA VALČIĆ,Maja Marušić,Jadranka Suić,Ana Colić,Ignacij Valčić,Leo Valčić,Ecija Valčić,Ignacij Marelić,Tomica Dorkin,Julijana Kasap,Josip Dorkin,Mira Nižić, OIB 00406040022,Nada Dunić-Bačić, OIB 73078868400,Šime Marcelić,Donat Marcelić,Mira Santini,Davor Colić,Milivoj Colić,Luka Kalmeta,Maja Petrović,Anthony Valcic,Robert Louis Valcic</izvorni_sadrzaj>
    <derivirana_varijabla naziv="DomainObject.Predmet.StrankaNazivFormatedOIB_1">STOŠIJA VALČIĆ,Maja Marušić,Jadranka Suić,Ana Colić,Ignacij Valčić,Leo Valčić,Ecija Valčić,Ignacij Marelić,Tomica Dorkin,Julijana Kasap,Josip Dorkin,Mira Nižić, OIB 00406040022,Nada Dunić-Bačić, OIB 73078868400,Šime Marcelić,Donat Marcelić,Mira Santini,Davor Colić,Milivoj Colić,Luka Kalmeta,Maja Petrović,Anthony Valcic,Robert Louis Valcic</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Borelli 9</izvorni_sadrzaj>
    <derivirana_varijabla naziv="DomainObject.Predmet.Sud.Adresa.UlicaIKBR_1">Borelli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34 - Zelić Marijana</izvorni_sadrzaj>
    <derivirana_varijabla naziv="DomainObject.Predmet.TrenutnaLokacijaSpisa.Naziv_1">Referada 34 - Zelić Marijana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pisarnica</izvorni_sadrzaj>
    <derivirana_varijabla naziv="DomainObject.Predmet.UstrojstvenaJedinicaVodi.Oznaka_1">IZV i O pisarnica</derivirana_varijabla>
  </DomainObject.Predmet.UstrojstvenaJedinicaVodi.Oznaka>
  <DomainObject.Predmet.UstrojstvenaJedinicaVodi.Prostorija.Naziv>
    <izvorni_sadrzaj>Izvanparnična i ostavinska pisarnica</izvorni_sadrzaj>
    <derivirana_varijabla naziv="DomainObject.Predmet.UstrojstvenaJedinicaVodi.Prostorija.Naziv_1">Izvanparnična i ostavinska pisarnica</derivirana_varijabla>
  </DomainObject.Predmet.UstrojstvenaJedinicaVodi.Prostorija.Naziv>
  <DomainObject.Predmet.UstrojstvenaJedinicaVodi.Prostorija.Oznaka>
    <izvorni_sadrzaj>24</izvorni_sadrzaj>
    <derivirana_varijabla naziv="DomainObject.Predmet.UstrojstvenaJedinicaVodi.Prostorija.Oznaka_1">24</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Ostavinski predmet za sudsko rješavanje – Ostavinski predmeti</izvorni_sadrzaj>
    <derivirana_varijabla naziv="DomainObject.Predmet.VrstaSpora.Naziv_1">Ostavinski predmet za sudsko rješavanje – Ostavinski predmeti</derivirana_varijabla>
  </DomainObject.Predmet.VrstaSpora.Naziv>
  <DomainObject.Predmet.Zapisnicar>
    <izvorni_sadrzaj>Darija Majić</izvorni_sadrzaj>
    <derivirana_varijabla naziv="DomainObject.Predmet.Zapisnicar_1">Darija Majić</derivirana_varijabla>
  </DomainObject.Predmet.Zapisnicar>
  <DomainObject.Predmet.StrankaListFormated>
    <izvorni_sadrzaj>
      <item>STOŠIJA VALČIĆ</item>
      <item>Maja Marušić</item>
      <item>Jadranka Suić</item>
      <item>Ana Colić</item>
      <item>Ignacij Valčić</item>
      <item>Leo Valčić</item>
      <item>Ecija Valčić</item>
      <item>Ignacij Marelić</item>
      <item>Tomica Dorkin</item>
      <item>Julijana Kasap zastupanog po punomoćniku Odvjetnica Dajana Bjedov</item>
      <item>Josip Dorkin</item>
      <item>Mira Nižić</item>
      <item>Nada Dunić-Bačić</item>
      <item>Šime Marcelić</item>
      <item>Donat Marcelić</item>
      <item>Mira Santini</item>
      <item>Davor Colić</item>
      <item>Milivoj Colić</item>
      <item>Luka Kalmeta</item>
      <item>Maja Petrović</item>
      <item>Anthony Valcic</item>
      <item>Robert Louis Valcic</item>
    </izvorni_sadrzaj>
    <derivirana_varijabla naziv="DomainObject.Predmet.StrankaListFormated_1">
      <item>STOŠIJA VALČIĆ</item>
      <item>Maja Marušić</item>
      <item>Jadranka Suić</item>
      <item>Ana Colić</item>
      <item>Ignacij Valčić</item>
      <item>Leo Valčić</item>
      <item>Ecija Valčić</item>
      <item>Ignacij Marelić</item>
      <item>Tomica Dorkin</item>
      <item>Julijana Kasap zastupanog po punomoćniku Odvjetnica Dajana Bjedov</item>
      <item>Josip Dorkin</item>
      <item>Mira Nižić</item>
      <item>Nada Dunić-Bačić</item>
      <item>Šime Marcelić</item>
      <item>Donat Marcelić</item>
      <item>Mira Santini</item>
      <item>Davor Colić</item>
      <item>Milivoj Colić</item>
      <item>Luka Kalmeta</item>
      <item>Maja Petrović</item>
      <item>Anthony Valcic</item>
      <item>Robert Louis Valcic</item>
    </derivirana_varijabla>
  </DomainObject.Predmet.StrankaListFormated>
  <DomainObject.Predmet.StrankaListFormatedOIB>
    <izvorni_sadrzaj>
      <item>STOŠIJA VALČIĆ</item>
      <item>Maja Marušić</item>
      <item>Jadranka Suić</item>
      <item>Ana Colić</item>
      <item>Ignacij Valčić</item>
      <item>Leo Valčić</item>
      <item>Ecija Valčić</item>
      <item>Ignacij Marelić</item>
      <item>Tomica Dorkin</item>
      <item>Julijana Kasap zastupanog po punomoćniku Odvjetnica Dajana Bjedov</item>
      <item>Josip Dorkin</item>
      <item>Mira Nižić, OIB 00406040022</item>
      <item>Nada Dunić-Bačić, OIB 73078868400</item>
      <item>Šime Marcelić</item>
      <item>Donat Marcelić</item>
      <item>Mira Santini</item>
      <item>Davor Colić</item>
      <item>Milivoj Colić</item>
      <item>Luka Kalmeta</item>
      <item>Maja Petrović</item>
      <item>Anthony Valcic</item>
      <item>Robert Louis Valcic</item>
    </izvorni_sadrzaj>
    <derivirana_varijabla naziv="DomainObject.Predmet.StrankaListFormatedOIB_1">
      <item>STOŠIJA VALČIĆ</item>
      <item>Maja Marušić</item>
      <item>Jadranka Suić</item>
      <item>Ana Colić</item>
      <item>Ignacij Valčić</item>
      <item>Leo Valčić</item>
      <item>Ecija Valčić</item>
      <item>Ignacij Marelić</item>
      <item>Tomica Dorkin</item>
      <item>Julijana Kasap zastupanog po punomoćniku Odvjetnica Dajana Bjedov</item>
      <item>Josip Dorkin</item>
      <item>Mira Nižić, OIB 00406040022</item>
      <item>Nada Dunić-Bačić, OIB 73078868400</item>
      <item>Šime Marcelić</item>
      <item>Donat Marcelić</item>
      <item>Mira Santini</item>
      <item>Davor Colić</item>
      <item>Milivoj Colić</item>
      <item>Luka Kalmeta</item>
      <item>Maja Petrović</item>
      <item>Anthony Valcic</item>
      <item>Robert Louis Valcic</item>
    </derivirana_varijabla>
  </DomainObject.Predmet.StrankaListFormatedOIB>
  <DomainObject.Predmet.StrankaListFormatedWithAdress>
    <izvorni_sadrzaj>
      <item>STOŠIJA VALČIĆ, B. J. JELAČIĆA 27/A, Zadar</item>
      <item>Maja Marušić, Omiška 5, 21000 Split</item>
      <item>Jadranka Suić, San PEdro, 1352W. 13th Street California 90732</item>
      <item>Ana Colić, Zrinskofrankopanska 32, 23000 Zadar</item>
      <item>Ignacij Valčić, Ošljak 7, 23273 Ošljak</item>
      <item>Leo Valčić, Barkovićeva 12, 21000 Split</item>
      <item>Ecija Valčić, Osječka 10, 21000 Split</item>
      <item>Ignacij Marelić</item>
      <item>Tomica Dorkin</item>
      <item>Julijana Kasap, Obala kneza Trpimira 14, Zadar zastupanog po punomoćniku Odvjetnica Dajana Bjedov</item>
      <item>Josip Dorkin, Put Bakotinih 4, 23273 Preko</item>
      <item>Mira Nižić, Put Martinovih 10, 23273 Preko</item>
      <item>Nada Dunić-Bačić, Ulica Franje Petrića 10 F, 23000 Zadar</item>
      <item>Šime Marcelić, Dvorina 3, 23273 Preko</item>
      <item>Donat Marcelić, Dvorina 3, 23273 Preko</item>
      <item>Mira Santini, Babčanska ulica 5, 23210 Turanj</item>
      <item>Davor Colić, Tustica 100, 23210 Sveti Petar Na Moru</item>
      <item>Milivoj Colić, Antuna Barca 7B, 23000 Zadar</item>
      <item>Luka Kalmeta, Denisa Bajla 35, 23000 Zadar</item>
      <item>Maja Petrović, Jure Kastriotića Skenderbega 59, 23000 Zadar</item>
      <item>Anthony Valcic, P.O..BOX 72236, 85050 Phoenix</item>
      <item>Robert Louis Valcic, Fashion Ave 2320, 90810 Long Beach</item>
    </izvorni_sadrzaj>
    <derivirana_varijabla naziv="DomainObject.Predmet.StrankaListFormatedWithAdress_1">
      <item>STOŠIJA VALČIĆ, B. J. JELAČIĆA 27/A, Zadar</item>
      <item>Maja Marušić, Omiška 5, 21000 Split</item>
      <item>Jadranka Suić, San PEdro, 1352W. 13th Street California 90732</item>
      <item>Ana Colić, Zrinskofrankopanska 32, 23000 Zadar</item>
      <item>Ignacij Valčić, Ošljak 7, 23273 Ošljak</item>
      <item>Leo Valčić, Barkovićeva 12, 21000 Split</item>
      <item>Ecija Valčić, Osječka 10, 21000 Split</item>
      <item>Ignacij Marelić</item>
      <item>Tomica Dorkin</item>
      <item>Julijana Kasap, Obala kneza Trpimira 14, Zadar zastupanog po punomoćniku Odvjetnica Dajana Bjedov</item>
      <item>Josip Dorkin, Put Bakotinih 4, 23273 Preko</item>
      <item>Mira Nižić, Put Martinovih 10, 23273 Preko</item>
      <item>Nada Dunić-Bačić, Ulica Franje Petrića 10 F, 23000 Zadar</item>
      <item>Šime Marcelić, Dvorina 3, 23273 Preko</item>
      <item>Donat Marcelić, Dvorina 3, 23273 Preko</item>
      <item>Mira Santini, Babčanska ulica 5, 23210 Turanj</item>
      <item>Davor Colić, Tustica 100, 23210 Sveti Petar Na Moru</item>
      <item>Milivoj Colić, Antuna Barca 7B, 23000 Zadar</item>
      <item>Luka Kalmeta, Denisa Bajla 35, 23000 Zadar</item>
      <item>Maja Petrović, Jure Kastriotića Skenderbega 59, 23000 Zadar</item>
      <item>Anthony Valcic, P.O..BOX 72236, 85050 Phoenix</item>
      <item>Robert Louis Valcic, Fashion Ave 2320, 90810 Long Beach</item>
    </derivirana_varijabla>
  </DomainObject.Predmet.StrankaListFormatedWithAdress>
  <DomainObject.Predmet.StrankaListFormatedWithAdressOIB>
    <izvorni_sadrzaj>
      <item>STOŠIJA VALČIĆ, B. J. JELAČIĆA 27/A, Zadar</item>
      <item>Maja Marušić, Omiška 5, 21000 Split</item>
      <item>Jadranka Suić, San PEdro, 1352W. 13th Street California 90732</item>
      <item>Ana Colić, Zrinskofrankopanska 32, 23000 Zadar</item>
      <item>Ignacij Valčić, Ošljak 7, 23273 Ošljak</item>
      <item>Leo Valčić, Barkovićeva 12, 21000 Split</item>
      <item>Ecija Valčić, Osječka 10, 21000 Split</item>
      <item>Ignacij Marelić</item>
      <item>Tomica Dorkin</item>
      <item>Julijana Kasap, Obala kneza Trpimira 14, Zadar zastupanog po punomoćniku Odvjetnica Dajana Bjedov</item>
      <item>Josip Dorkin, Put Bakotinih 4, 23273 Preko</item>
      <item>Mira Nižić, OIB 00406040022, Put Martinovih 10, 23273 Preko</item>
      <item>Nada Dunić-Bačić, OIB 73078868400, Ulica Franje Petrića 10 F, 23000 Zadar</item>
      <item>Šime Marcelić, Dvorina 3, 23273 Preko</item>
      <item>Donat Marcelić, Dvorina 3, 23273 Preko</item>
      <item>Mira Santini, Babčanska ulica 5, 23210 Turanj</item>
      <item>Davor Colić, Tustica 100, 23210 Sveti Petar Na Moru</item>
      <item>Milivoj Colić, Antuna Barca 7B, 23000 Zadar</item>
      <item>Luka Kalmeta, Denisa Bajla 35, 23000 Zadar</item>
      <item>Maja Petrović, Jure Kastriotića Skenderbega 59, 23000 Zadar</item>
      <item>Anthony Valcic, P.O..BOX 72236, 85050 Phoenix</item>
      <item>Robert Louis Valcic, Fashion Ave 2320, 90810 Long Beach</item>
    </izvorni_sadrzaj>
    <derivirana_varijabla naziv="DomainObject.Predmet.StrankaListFormatedWithAdressOIB_1">
      <item>STOŠIJA VALČIĆ, B. J. JELAČIĆA 27/A, Zadar</item>
      <item>Maja Marušić, Omiška 5, 21000 Split</item>
      <item>Jadranka Suić, San PEdro, 1352W. 13th Street California 90732</item>
      <item>Ana Colić, Zrinskofrankopanska 32, 23000 Zadar</item>
      <item>Ignacij Valčić, Ošljak 7, 23273 Ošljak</item>
      <item>Leo Valčić, Barkovićeva 12, 21000 Split</item>
      <item>Ecija Valčić, Osječka 10, 21000 Split</item>
      <item>Ignacij Marelić</item>
      <item>Tomica Dorkin</item>
      <item>Julijana Kasap, Obala kneza Trpimira 14, Zadar zastupanog po punomoćniku Odvjetnica Dajana Bjedov</item>
      <item>Josip Dorkin, Put Bakotinih 4, 23273 Preko</item>
      <item>Mira Nižić, OIB 00406040022, Put Martinovih 10, 23273 Preko</item>
      <item>Nada Dunić-Bačić, OIB 73078868400, Ulica Franje Petrića 10 F, 23000 Zadar</item>
      <item>Šime Marcelić, Dvorina 3, 23273 Preko</item>
      <item>Donat Marcelić, Dvorina 3, 23273 Preko</item>
      <item>Mira Santini, Babčanska ulica 5, 23210 Turanj</item>
      <item>Davor Colić, Tustica 100, 23210 Sveti Petar Na Moru</item>
      <item>Milivoj Colić, Antuna Barca 7B, 23000 Zadar</item>
      <item>Luka Kalmeta, Denisa Bajla 35, 23000 Zadar</item>
      <item>Maja Petrović, Jure Kastriotića Skenderbega 59, 23000 Zadar</item>
      <item>Anthony Valcic, P.O..BOX 72236, 85050 Phoenix</item>
      <item>Robert Louis Valcic, Fashion Ave 2320, 90810 Long Beach</item>
    </derivirana_varijabla>
  </DomainObject.Predmet.StrankaListFormatedWithAdressOIB>
  <DomainObject.Predmet.StrankaListNazivFormated>
    <izvorni_sadrzaj>
      <item>STOŠIJA VALČIĆ</item>
      <item>Maja Marušić</item>
      <item>Jadranka Suić</item>
      <item>Ana Colić</item>
      <item>Ignacij Valčić</item>
      <item>Leo Valčić</item>
      <item>Ecija Valčić</item>
      <item>Ignacij Marelić</item>
      <item>Tomica Dorkin</item>
      <item>Julijana Kasap</item>
      <item>Josip Dorkin</item>
      <item>Mira Nižić</item>
      <item>Nada Dunić-Bačić</item>
      <item>Šime Marcelić</item>
      <item>Donat Marcelić</item>
      <item>Mira Santini</item>
      <item>Davor Colić</item>
      <item>Milivoj Colić</item>
      <item>Luka Kalmeta</item>
      <item>Maja Petrović</item>
      <item>Anthony Valcic</item>
      <item>Robert Louis Valcic</item>
    </izvorni_sadrzaj>
    <derivirana_varijabla naziv="DomainObject.Predmet.StrankaListNazivFormated_1">
      <item>STOŠIJA VALČIĆ</item>
      <item>Maja Marušić</item>
      <item>Jadranka Suić</item>
      <item>Ana Colić</item>
      <item>Ignacij Valčić</item>
      <item>Leo Valčić</item>
      <item>Ecija Valčić</item>
      <item>Ignacij Marelić</item>
      <item>Tomica Dorkin</item>
      <item>Julijana Kasap</item>
      <item>Josip Dorkin</item>
      <item>Mira Nižić</item>
      <item>Nada Dunić-Bačić</item>
      <item>Šime Marcelić</item>
      <item>Donat Marcelić</item>
      <item>Mira Santini</item>
      <item>Davor Colić</item>
      <item>Milivoj Colić</item>
      <item>Luka Kalmeta</item>
      <item>Maja Petrović</item>
      <item>Anthony Valcic</item>
      <item>Robert Louis Valcic</item>
    </derivirana_varijabla>
  </DomainObject.Predmet.StrankaListNazivFormated>
  <DomainObject.Predmet.StrankaListNazivFormatedOIB>
    <izvorni_sadrzaj>
      <item>STOŠIJA VALČIĆ</item>
      <item>Maja Marušić</item>
      <item>Jadranka Suić</item>
      <item>Ana Colić</item>
      <item>Ignacij Valčić</item>
      <item>Leo Valčić</item>
      <item>Ecija Valčić</item>
      <item>Ignacij Marelić</item>
      <item>Tomica Dorkin</item>
      <item>Julijana Kasap</item>
      <item>Josip Dorkin</item>
      <item>Mira Nižić, OIB 00406040022</item>
      <item>Nada Dunić-Bačić, OIB 73078868400</item>
      <item>Šime Marcelić</item>
      <item>Donat Marcelić</item>
      <item>Mira Santini</item>
      <item>Davor Colić</item>
      <item>Milivoj Colić</item>
      <item>Luka Kalmeta</item>
      <item>Maja Petrović</item>
      <item>Anthony Valcic</item>
      <item>Robert Louis Valcic</item>
    </izvorni_sadrzaj>
    <derivirana_varijabla naziv="DomainObject.Predmet.StrankaListNazivFormatedOIB_1">
      <item>STOŠIJA VALČIĆ</item>
      <item>Maja Marušić</item>
      <item>Jadranka Suić</item>
      <item>Ana Colić</item>
      <item>Ignacij Valčić</item>
      <item>Leo Valčić</item>
      <item>Ecija Valčić</item>
      <item>Ignacij Marelić</item>
      <item>Tomica Dorkin</item>
      <item>Julijana Kasap</item>
      <item>Josip Dorkin</item>
      <item>Mira Nižić, OIB 00406040022</item>
      <item>Nada Dunić-Bačić, OIB 73078868400</item>
      <item>Šime Marcelić</item>
      <item>Donat Marcelić</item>
      <item>Mira Santini</item>
      <item>Davor Colić</item>
      <item>Milivoj Colić</item>
      <item>Luka Kalmeta</item>
      <item>Maja Petrović</item>
      <item>Anthony Valcic</item>
      <item>Robert Louis Valcic</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Ivan Šalina i Božo Vrkić</item>
      <item>Odvj. Miroslav Biloglav</item>
      <item>Sonja Valčić</item>
      <item>Odvjetnica Dajana Bjedov punomoćnik sudionika u postupku Julijana Kasap</item>
    </izvorni_sadrzaj>
    <derivirana_varijabla naziv="DomainObject.Predmet.OstaliListFormated_1">
      <item>Odvj Ivan Šalina i Božo Vrkić</item>
      <item>Odvj. Miroslav Biloglav</item>
      <item>Sonja Valčić</item>
      <item>Odvjetnica Dajana Bjedov punomoćnik sudionika u postupku Julijana Kasap</item>
    </derivirana_varijabla>
  </DomainObject.Predmet.OstaliListFormated>
  <DomainObject.Predmet.OstaliListFormatedOIB>
    <izvorni_sadrzaj>
      <item>Odvj Ivan Šalina i Božo Vrkić</item>
      <item>Odvj. Miroslav Biloglav</item>
      <item>Sonja Valčić</item>
      <item>Odvjetnica Dajana Bjedov punomoćnik sudionika u postupku Julijana Kasap</item>
    </izvorni_sadrzaj>
    <derivirana_varijabla naziv="DomainObject.Predmet.OstaliListFormatedOIB_1">
      <item>Odvj Ivan Šalina i Božo Vrkić</item>
      <item>Odvj. Miroslav Biloglav</item>
      <item>Sonja Valčić</item>
      <item>Odvjetnica Dajana Bjedov punomoćnik sudionika u postupku Julijana Kasap</item>
    </derivirana_varijabla>
  </DomainObject.Predmet.OstaliListFormatedOIB>
  <DomainObject.Predmet.OstaliListFormatedWithAdress>
    <izvorni_sadrzaj>
      <item>Odvj Ivan Šalina i Božo Vrkić</item>
      <item>Odvj. Miroslav Biloglav</item>
      <item>Sonja Valčić, Barakovićeva 12, Split</item>
      <item>Odvjetnica Dajana Bjedov punomoćnik sudionika u postupku Julijana Kasap</item>
    </izvorni_sadrzaj>
    <derivirana_varijabla naziv="DomainObject.Predmet.OstaliListFormatedWithAdress_1">
      <item>Odvj Ivan Šalina i Božo Vrkić</item>
      <item>Odvj. Miroslav Biloglav</item>
      <item>Sonja Valčić, Barakovićeva 12, Split</item>
      <item>Odvjetnica Dajana Bjedov punomoćnik sudionika u postupku Julijana Kasap</item>
    </derivirana_varijabla>
  </DomainObject.Predmet.OstaliListFormatedWithAdress>
  <DomainObject.Predmet.OstaliListFormatedWithAdressOIB>
    <izvorni_sadrzaj>
      <item>Odvj Ivan Šalina i Božo Vrkić</item>
      <item>Odvj. Miroslav Biloglav</item>
      <item>Sonja Valčić, Barakovićeva 12, Split</item>
      <item>Odvjetnica Dajana Bjedov punomoćnik sudionika u postupku Julijana Kasap</item>
    </izvorni_sadrzaj>
    <derivirana_varijabla naziv="DomainObject.Predmet.OstaliListFormatedWithAdressOIB_1">
      <item>Odvj Ivan Šalina i Božo Vrkić</item>
      <item>Odvj. Miroslav Biloglav</item>
      <item>Sonja Valčić, Barakovićeva 12, Split</item>
      <item>Odvjetnica Dajana Bjedov punomoćnik sudionika u postupku Julijana Kasap</item>
    </derivirana_varijabla>
  </DomainObject.Predmet.OstaliListFormatedWithAdressOIB>
  <DomainObject.Predmet.OstaliListNazivFormated>
    <izvorni_sadrzaj>
      <item>Odvj Ivan Šalina i Božo Vrkić</item>
      <item>Odvj. Miroslav Biloglav</item>
      <item>Sonja Valčić</item>
      <item>Odvjetnica Dajana Bjedov</item>
    </izvorni_sadrzaj>
    <derivirana_varijabla naziv="DomainObject.Predmet.OstaliListNazivFormated_1">
      <item>Odvj Ivan Šalina i Božo Vrkić</item>
      <item>Odvj. Miroslav Biloglav</item>
      <item>Sonja Valčić</item>
      <item>Odvjetnica Dajana Bjedov</item>
    </derivirana_varijabla>
  </DomainObject.Predmet.OstaliListNazivFormated>
  <DomainObject.Predmet.OstaliListNazivFormatedOIB>
    <izvorni_sadrzaj>
      <item>Odvj Ivan Šalina i Božo Vrkić</item>
      <item>Odvj. Miroslav Biloglav</item>
      <item>Sonja Valčić</item>
      <item>Odvjetnica Dajana Bjedov</item>
    </izvorni_sadrzaj>
    <derivirana_varijabla naziv="DomainObject.Predmet.OstaliListNazivFormatedOIB_1">
      <item>Odvj Ivan Šalina i Božo Vrkić</item>
      <item>Odvj. Miroslav Biloglav</item>
      <item>Sonja Valčić</item>
      <item>Odvjetnica Dajana Bjedov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STOŠIJA VALČIĆ i dr.</izvorni_sadrzaj>
    <derivirana_varijabla naziv="DomainObject.Predmet.StrankaIDrugi_1">STOŠIJA VALČIĆ i dr.</derivirana_varijabla>
  </DomainObject.Predmet.StrankaIDrugi>
  <DomainObject.Predmet.ProtustrankaIDrugi>
    <izvorni_sadrzaj/>
    <derivirana_varijabla naziv="DomainObject.Predmet.ProtustrankaIDrugi_1"/>
  </DomainObject.Predmet.ProtustrankaIDrugi>
  <DomainObject.Predmet.StrankaIDrugiAdressOIB>
    <izvorni_sadrzaj>STOŠIJA VALČIĆ, B. J. JELAČIĆA 27/A, Zadar i dr.</izvorni_sadrzaj>
    <derivirana_varijabla naziv="DomainObject.Predmet.StrankaIDrugiAdressOIB_1">STOŠIJA VALČIĆ, B. J. JELAČIĆA 27/A,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STOŠIJA VALČIĆ</item>
      <item>Maja Marušić</item>
      <item>Jadranka Suić</item>
      <item>Ana Colić</item>
      <item>Ignacij Valčić</item>
      <item>Leo Valčić</item>
      <item>Ecija Valčić</item>
      <item>Ignacij Marelić</item>
      <item>Tomica Dorkin</item>
      <item>Odvj Ivan Šalina i Božo Vrkić</item>
      <item>Julijana Kasap</item>
      <item>Odvj. Miroslav Biloglav</item>
      <item>Sonja Valčić</item>
      <item>Josip Dorkin</item>
      <item>Mira Nižić</item>
      <item>Nada Dunić-Bačić</item>
      <item>Odvjetnica Dajana Bjedov</item>
      <item>Šime Marcelić</item>
      <item>Donat Marcelić</item>
      <item>Mira Santini</item>
      <item>Davor Colić</item>
      <item>Milivoj Colić</item>
      <item>Luka Kalmeta</item>
      <item>Maja Petrović</item>
      <item>Anthony Valcic</item>
      <item>Robert Louis Valcic</item>
    </izvorni_sadrzaj>
    <derivirana_varijabla naziv="DomainObject.Predmet.SudioniciListNaziv_1">
      <item>STOŠIJA VALČIĆ</item>
      <item>Maja Marušić</item>
      <item>Jadranka Suić</item>
      <item>Ana Colić</item>
      <item>Ignacij Valčić</item>
      <item>Leo Valčić</item>
      <item>Ecija Valčić</item>
      <item>Ignacij Marelić</item>
      <item>Tomica Dorkin</item>
      <item>Odvj Ivan Šalina i Božo Vrkić</item>
      <item>Julijana Kasap</item>
      <item>Odvj. Miroslav Biloglav</item>
      <item>Sonja Valčić</item>
      <item>Josip Dorkin</item>
      <item>Mira Nižić</item>
      <item>Nada Dunić-Bačić</item>
      <item>Odvjetnica Dajana Bjedov</item>
      <item>Šime Marcelić</item>
      <item>Donat Marcelić</item>
      <item>Mira Santini</item>
      <item>Davor Colić</item>
      <item>Milivoj Colić</item>
      <item>Luka Kalmeta</item>
      <item>Maja Petrović</item>
      <item>Anthony Valcic</item>
      <item>Robert Louis Valcic</item>
    </derivirana_varijabla>
  </DomainObject.Predmet.SudioniciListNaziv>
  <DomainObject.Predmet.SudioniciListAdressOIB>
    <izvorni_sadrzaj>
      <item>STOŠIJA VALČIĆ, B. J. JELAČIĆA 27/A,Zadar</item>
      <item>Maja Marušić, Omiška 5,21000 Split</item>
      <item>Jadranka Suić, San PEdro,1352W. 13th Street California 90732</item>
      <item>Ana Colić, Zrinskofrankopanska 32,23000 Zadar</item>
      <item>Ignacij Valčić, Ošljak 7,23273 Ošljak</item>
      <item>Leo Valčić, Barkovićeva 12,21000 Split</item>
      <item>Ecija Valčić, Osječka 10,21000 Split</item>
      <item>Ignacij Marelić</item>
      <item>Tomica Dorkin</item>
      <item>Odvj Ivan Šalina i Božo Vrkić</item>
      <item>Julijana Kasap, Obala kneza Trpimira 14,Zadar</item>
      <item>Odvj. Miroslav Biloglav</item>
      <item>Sonja Valčić, Barakovićeva 12,Split</item>
      <item>Josip Dorkin, Put Bakotinih 4,23273 Preko</item>
      <item>Mira Nižić, OIB 00406040022, Put Martinovih 10,23273 Preko</item>
      <item>Nada Dunić-Bačić, OIB 73078868400, Ulica Franje Petrića 10 F,23000 Zadar</item>
      <item>Odvjetnica Dajana Bjedov</item>
      <item>Šime Marcelić, Dvorina 3,23273 Preko</item>
      <item>Donat Marcelić, Dvorina 3,23273 Preko</item>
      <item>Mira Santini, Babčanska ulica 5,23210 Turanj</item>
      <item>Davor Colić, Tustica 100,23210 Sveti Petar Na Moru</item>
      <item>Milivoj Colić, Antuna Barca 7B,23000 Zadar</item>
      <item>Luka Kalmeta, Denisa Bajla 35,23000 Zadar</item>
      <item>Maja Petrović, Jure Kastriotića Skenderbega 59,23000 Zadar</item>
      <item>Anthony Valcic, P.O..BOX 72236,85050 Phoenix</item>
      <item>Robert Louis Valcic, Fashion Ave 2320,90810 Long Beach</item>
    </izvorni_sadrzaj>
    <derivirana_varijabla naziv="DomainObject.Predmet.SudioniciListAdressOIB_1">
      <item>STOŠIJA VALČIĆ, B. J. JELAČIĆA 27/A,Zadar</item>
      <item>Maja Marušić, Omiška 5,21000 Split</item>
      <item>Jadranka Suić, San PEdro,1352W. 13th Street California 90732</item>
      <item>Ana Colić, Zrinskofrankopanska 32,23000 Zadar</item>
      <item>Ignacij Valčić, Ošljak 7,23273 Ošljak</item>
      <item>Leo Valčić, Barkovićeva 12,21000 Split</item>
      <item>Ecija Valčić, Osječka 10,21000 Split</item>
      <item>Ignacij Marelić</item>
      <item>Tomica Dorkin</item>
      <item>Odvj Ivan Šalina i Božo Vrkić</item>
      <item>Julijana Kasap, Obala kneza Trpimira 14,Zadar</item>
      <item>Odvj. Miroslav Biloglav</item>
      <item>Sonja Valčić, Barakovićeva 12,Split</item>
      <item>Josip Dorkin, Put Bakotinih 4,23273 Preko</item>
      <item>Mira Nižić, OIB 00406040022, Put Martinovih 10,23273 Preko</item>
      <item>Nada Dunić-Bačić, OIB 73078868400, Ulica Franje Petrića 10 F,23000 Zadar</item>
      <item>Odvjetnica Dajana Bjedov</item>
      <item>Šime Marcelić, Dvorina 3,23273 Preko</item>
      <item>Donat Marcelić, Dvorina 3,23273 Preko</item>
      <item>Mira Santini, Babčanska ulica 5,23210 Turanj</item>
      <item>Davor Colić, Tustica 100,23210 Sveti Petar Na Moru</item>
      <item>Milivoj Colić, Antuna Barca 7B,23000 Zadar</item>
      <item>Luka Kalmeta, Denisa Bajla 35,23000 Zadar</item>
      <item>Maja Petrović, Jure Kastriotića Skenderbega 59,23000 Zadar</item>
      <item>Anthony Valcic, P.O..BOX 72236,85050 Phoenix</item>
      <item>Robert Louis Valcic, Fashion Ave 2320,90810 Long Beach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null</item>
      <item>, OIB null</item>
      <item>, OIB 00406040022</item>
      <item>, OIB 73078868400</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null</item>
      <item>, OIB null</item>
      <item>, OIB 00406040022</item>
      <item>, OIB 73078868400</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835</properties:Words>
  <properties:Characters>4497</properties:Characters>
  <properties:Lines>114</properties:Lines>
  <properties:Paragraphs>45</properties:Paragraphs>
  <properties:TotalTime>198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2018-11-30T11:49:00Z</dcterms:created>
  <dc:creator>Marijana Zelić</dc:creator>
  <dc:description/>
  <cp:keywords/>
  <cp:lastModifiedBy>Darija Majić</cp:lastModifiedBy>
  <cp:lastPrinted>2018-12-04T08:26:00Z</cp:lastPrinted>
  <dcterms:modified xmlns:xsi="http://www.w3.org/2001/XMLSchema-instance" xsi:type="dcterms:W3CDTF">2018-12-05T09:11:00Z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da se ostavina ne raspravlja (rješenje da se neće raspravljati.docx)</vt:lpwstr>
  </prop:property>
  <prop:property name="CC_coloring" pid="4" fmtid="{D5CDD505-2E9C-101B-9397-08002B2CF9AE}">
    <vt:bool>true</vt:bool>
  </prop:property>
  <prop:property name="BrojStranica" pid="5" fmtid="{D5CDD505-2E9C-101B-9397-08002B2CF9AE}">
    <vt:i4>3</vt:i4>
  </prop:property>
</prop:Properties>
</file>